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A356D" w14:textId="77777777" w:rsidR="00E70AC4" w:rsidRPr="00221A3C" w:rsidRDefault="00E70AC4" w:rsidP="00752C2D">
      <w:pPr>
        <w:spacing w:line="240" w:lineRule="auto"/>
        <w:rPr>
          <w:rFonts w:ascii="Arial" w:hAnsi="Arial" w:cs="Arial"/>
          <w:sz w:val="20"/>
        </w:rPr>
      </w:pPr>
    </w:p>
    <w:p w14:paraId="40005A68" w14:textId="77777777" w:rsidR="009734AD" w:rsidRDefault="00E70AC4" w:rsidP="00B73DC7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970B76">
        <w:rPr>
          <w:rFonts w:ascii="Arial" w:hAnsi="Arial" w:cs="Arial"/>
          <w:b/>
          <w:sz w:val="28"/>
        </w:rPr>
        <w:t>PROTOKÓŁ FINANSOWY</w:t>
      </w:r>
    </w:p>
    <w:p w14:paraId="68993061" w14:textId="77777777" w:rsidR="009734AD" w:rsidRPr="009734AD" w:rsidRDefault="009734AD" w:rsidP="009734AD">
      <w:pPr>
        <w:spacing w:after="0" w:line="240" w:lineRule="auto"/>
        <w:jc w:val="center"/>
        <w:rPr>
          <w:rFonts w:ascii="Arial" w:hAnsi="Arial" w:cs="Arial"/>
          <w:sz w:val="28"/>
        </w:rPr>
      </w:pPr>
      <w:r w:rsidRPr="009734AD">
        <w:rPr>
          <w:rFonts w:ascii="Arial" w:hAnsi="Arial" w:cs="Arial"/>
          <w:sz w:val="24"/>
        </w:rPr>
        <w:t>ODBIORU WYKONANYCH ROBÓT</w:t>
      </w:r>
      <w:r w:rsidR="00E70AC4" w:rsidRPr="009734AD">
        <w:rPr>
          <w:rFonts w:ascii="Arial" w:hAnsi="Arial" w:cs="Arial"/>
          <w:sz w:val="28"/>
        </w:rPr>
        <w:t xml:space="preserve"> </w:t>
      </w:r>
    </w:p>
    <w:p w14:paraId="57E1E8F5" w14:textId="77777777" w:rsidR="00752C2D" w:rsidRPr="009734AD" w:rsidRDefault="00E70AC4" w:rsidP="008F7FA3">
      <w:pPr>
        <w:spacing w:after="0" w:line="240" w:lineRule="auto"/>
        <w:jc w:val="center"/>
        <w:rPr>
          <w:rFonts w:ascii="Arial" w:hAnsi="Arial" w:cs="Arial"/>
          <w:sz w:val="24"/>
        </w:rPr>
      </w:pPr>
      <w:r w:rsidRPr="009734AD">
        <w:rPr>
          <w:rFonts w:ascii="Arial" w:hAnsi="Arial" w:cs="Arial"/>
          <w:sz w:val="24"/>
        </w:rPr>
        <w:t>R</w:t>
      </w:r>
      <w:r w:rsidR="00970B76" w:rsidRPr="009734AD">
        <w:rPr>
          <w:rFonts w:ascii="Arial" w:hAnsi="Arial" w:cs="Arial"/>
          <w:sz w:val="24"/>
        </w:rPr>
        <w:t>emontu</w:t>
      </w:r>
      <w:r w:rsidR="00177827" w:rsidRPr="009734AD">
        <w:rPr>
          <w:rFonts w:ascii="Arial" w:hAnsi="Arial" w:cs="Arial"/>
          <w:sz w:val="24"/>
        </w:rPr>
        <w:t xml:space="preserve">, </w:t>
      </w:r>
      <w:r w:rsidR="00B4711B">
        <w:rPr>
          <w:rFonts w:ascii="Arial" w:hAnsi="Arial" w:cs="Arial"/>
          <w:sz w:val="24"/>
        </w:rPr>
        <w:t xml:space="preserve"> </w:t>
      </w:r>
      <w:r w:rsidR="00177827" w:rsidRPr="009734AD">
        <w:rPr>
          <w:rFonts w:ascii="Arial" w:hAnsi="Arial" w:cs="Arial"/>
          <w:sz w:val="24"/>
        </w:rPr>
        <w:t>Z</w:t>
      </w:r>
      <w:r w:rsidR="00970B76" w:rsidRPr="009734AD">
        <w:rPr>
          <w:rFonts w:ascii="Arial" w:hAnsi="Arial" w:cs="Arial"/>
          <w:sz w:val="24"/>
        </w:rPr>
        <w:t>adania</w:t>
      </w:r>
      <w:r w:rsidR="00177827" w:rsidRPr="009734AD">
        <w:rPr>
          <w:rFonts w:ascii="Arial" w:hAnsi="Arial" w:cs="Arial"/>
          <w:sz w:val="24"/>
        </w:rPr>
        <w:t xml:space="preserve"> I</w:t>
      </w:r>
      <w:r w:rsidR="00970B76" w:rsidRPr="009734AD">
        <w:rPr>
          <w:rFonts w:ascii="Arial" w:hAnsi="Arial" w:cs="Arial"/>
          <w:sz w:val="24"/>
        </w:rPr>
        <w:t>nwestycyjnego</w:t>
      </w:r>
      <w:r w:rsidR="00804305">
        <w:rPr>
          <w:rFonts w:ascii="Arial" w:hAnsi="Arial" w:cs="Arial"/>
          <w:sz w:val="24"/>
        </w:rPr>
        <w:t xml:space="preserve"> szybkiej ścieżki</w:t>
      </w:r>
      <w:r w:rsidR="00970B76" w:rsidRPr="009734AD">
        <w:rPr>
          <w:rFonts w:ascii="Arial" w:hAnsi="Arial" w:cs="Arial"/>
          <w:sz w:val="24"/>
        </w:rPr>
        <w:t xml:space="preserve"> nr</w:t>
      </w:r>
      <w:r w:rsidR="00177827" w:rsidRPr="009734AD">
        <w:rPr>
          <w:rFonts w:ascii="Arial" w:hAnsi="Arial" w:cs="Arial"/>
          <w:sz w:val="24"/>
        </w:rPr>
        <w:t xml:space="preserve"> </w:t>
      </w:r>
      <w:r w:rsidR="00D93035" w:rsidRPr="009734AD">
        <w:rPr>
          <w:rFonts w:ascii="Arial" w:hAnsi="Arial" w:cs="Arial"/>
          <w:sz w:val="24"/>
        </w:rPr>
        <w:t>…</w:t>
      </w:r>
      <w:r w:rsidR="008F7FA3" w:rsidRPr="009734AD">
        <w:rPr>
          <w:rFonts w:ascii="Arial" w:hAnsi="Arial" w:cs="Arial"/>
          <w:sz w:val="24"/>
        </w:rPr>
        <w:t>..</w:t>
      </w:r>
      <w:r w:rsidR="00D93035" w:rsidRPr="009734AD">
        <w:rPr>
          <w:rFonts w:ascii="Arial" w:hAnsi="Arial" w:cs="Arial"/>
          <w:sz w:val="24"/>
        </w:rPr>
        <w:t>……</w:t>
      </w:r>
      <w:r w:rsidR="00177827" w:rsidRPr="009734AD">
        <w:rPr>
          <w:rFonts w:ascii="Arial" w:hAnsi="Arial" w:cs="Arial"/>
          <w:sz w:val="24"/>
        </w:rPr>
        <w:t>*</w:t>
      </w:r>
    </w:p>
    <w:p w14:paraId="10B2D22D" w14:textId="77777777" w:rsidR="00970B76" w:rsidRDefault="00970B76" w:rsidP="00970B76">
      <w:pPr>
        <w:spacing w:line="240" w:lineRule="auto"/>
        <w:rPr>
          <w:rFonts w:ascii="Arial" w:hAnsi="Arial" w:cs="Arial"/>
        </w:rPr>
      </w:pPr>
    </w:p>
    <w:p w14:paraId="3735D3A7" w14:textId="77777777" w:rsidR="00CD1342" w:rsidRPr="00CD1342" w:rsidRDefault="00CD1342" w:rsidP="008B783F">
      <w:pPr>
        <w:spacing w:after="0" w:line="240" w:lineRule="auto"/>
        <w:rPr>
          <w:rFonts w:ascii="Arial" w:hAnsi="Arial" w:cs="Arial"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2879"/>
        <w:gridCol w:w="3209"/>
      </w:tblGrid>
      <w:tr w:rsidR="00CD1342" w14:paraId="3970124D" w14:textId="77777777" w:rsidTr="00524F57">
        <w:trPr>
          <w:trHeight w:val="449"/>
        </w:trPr>
        <w:tc>
          <w:tcPr>
            <w:tcW w:w="3539" w:type="dxa"/>
            <w:vAlign w:val="center"/>
          </w:tcPr>
          <w:p w14:paraId="27057633" w14:textId="77777777" w:rsidR="00CD1342" w:rsidRPr="009B4CEE" w:rsidRDefault="00CD1342" w:rsidP="0085389B">
            <w:pPr>
              <w:jc w:val="center"/>
              <w:rPr>
                <w:rFonts w:ascii="Arial" w:hAnsi="Arial" w:cs="Arial"/>
              </w:rPr>
            </w:pPr>
            <w:r w:rsidRPr="009B4CEE">
              <w:rPr>
                <w:rFonts w:ascii="Arial" w:hAnsi="Arial" w:cs="Arial"/>
              </w:rPr>
              <w:t>W okresie</w:t>
            </w:r>
            <w:r w:rsidR="00A14FD2" w:rsidRPr="009B4CEE">
              <w:rPr>
                <w:rFonts w:ascii="Arial" w:hAnsi="Arial" w:cs="Arial"/>
              </w:rPr>
              <w:t>:</w:t>
            </w:r>
            <w:r w:rsidRPr="009B4CE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79" w:type="dxa"/>
            <w:vAlign w:val="center"/>
          </w:tcPr>
          <w:p w14:paraId="179455C7" w14:textId="77777777" w:rsidR="00CD1342" w:rsidRPr="009B4CEE" w:rsidRDefault="00CD1342" w:rsidP="00A63AE9">
            <w:pPr>
              <w:jc w:val="center"/>
              <w:rPr>
                <w:rFonts w:ascii="Arial" w:hAnsi="Arial" w:cs="Arial"/>
              </w:rPr>
            </w:pPr>
            <w:r w:rsidRPr="009B4CEE">
              <w:rPr>
                <w:rFonts w:ascii="Arial" w:hAnsi="Arial" w:cs="Arial"/>
              </w:rPr>
              <w:t xml:space="preserve">od </w:t>
            </w:r>
            <w:r w:rsidR="00A63AE9" w:rsidRPr="00B4711B">
              <w:rPr>
                <w:rFonts w:ascii="Arial" w:hAnsi="Arial" w:cs="Arial"/>
                <w:b/>
              </w:rPr>
              <w:t>dd</w:t>
            </w:r>
            <w:r w:rsidRPr="00B4711B">
              <w:rPr>
                <w:rFonts w:ascii="Arial" w:hAnsi="Arial" w:cs="Arial"/>
                <w:b/>
              </w:rPr>
              <w:t>.</w:t>
            </w:r>
            <w:r w:rsidR="00A63AE9" w:rsidRPr="00B4711B">
              <w:rPr>
                <w:rFonts w:ascii="Arial" w:hAnsi="Arial" w:cs="Arial"/>
                <w:b/>
              </w:rPr>
              <w:t>mm</w:t>
            </w:r>
            <w:r w:rsidRPr="00B4711B">
              <w:rPr>
                <w:rFonts w:ascii="Arial" w:hAnsi="Arial" w:cs="Arial"/>
                <w:b/>
              </w:rPr>
              <w:t>.</w:t>
            </w:r>
            <w:r w:rsidR="00A63AE9" w:rsidRPr="00B4711B">
              <w:rPr>
                <w:rFonts w:ascii="Arial" w:hAnsi="Arial" w:cs="Arial"/>
                <w:b/>
              </w:rPr>
              <w:t>rrrr</w:t>
            </w:r>
          </w:p>
        </w:tc>
        <w:tc>
          <w:tcPr>
            <w:tcW w:w="3209" w:type="dxa"/>
            <w:vAlign w:val="center"/>
          </w:tcPr>
          <w:p w14:paraId="30AB5F34" w14:textId="77777777" w:rsidR="00CD1342" w:rsidRPr="009B4CEE" w:rsidRDefault="00CD1342" w:rsidP="00CD1342">
            <w:pPr>
              <w:jc w:val="center"/>
              <w:rPr>
                <w:rFonts w:ascii="Arial" w:hAnsi="Arial" w:cs="Arial"/>
              </w:rPr>
            </w:pPr>
            <w:r w:rsidRPr="009B4CEE">
              <w:rPr>
                <w:rFonts w:ascii="Arial" w:hAnsi="Arial" w:cs="Arial"/>
              </w:rPr>
              <w:t xml:space="preserve">do </w:t>
            </w:r>
            <w:r w:rsidR="00A63AE9" w:rsidRPr="00B4711B">
              <w:rPr>
                <w:rFonts w:ascii="Arial" w:hAnsi="Arial" w:cs="Arial"/>
                <w:b/>
              </w:rPr>
              <w:t>dd.mm.rrrr</w:t>
            </w:r>
          </w:p>
        </w:tc>
      </w:tr>
      <w:tr w:rsidR="008B783F" w14:paraId="68478042" w14:textId="77777777" w:rsidTr="009A3141">
        <w:trPr>
          <w:trHeight w:val="567"/>
        </w:trPr>
        <w:tc>
          <w:tcPr>
            <w:tcW w:w="3539" w:type="dxa"/>
            <w:vAlign w:val="center"/>
          </w:tcPr>
          <w:p w14:paraId="1B7AE798" w14:textId="77777777" w:rsidR="008B783F" w:rsidRPr="009B4CEE" w:rsidRDefault="00CD1342" w:rsidP="009A3141">
            <w:pPr>
              <w:jc w:val="center"/>
              <w:rPr>
                <w:rFonts w:ascii="Arial" w:hAnsi="Arial" w:cs="Arial"/>
              </w:rPr>
            </w:pPr>
            <w:r w:rsidRPr="009B4CEE">
              <w:rPr>
                <w:rFonts w:ascii="Arial" w:hAnsi="Arial" w:cs="Arial"/>
              </w:rPr>
              <w:t xml:space="preserve">Wg </w:t>
            </w:r>
            <w:r w:rsidR="008B783F" w:rsidRPr="009B4CEE">
              <w:rPr>
                <w:rFonts w:ascii="Arial" w:hAnsi="Arial" w:cs="Arial"/>
              </w:rPr>
              <w:t>Umow</w:t>
            </w:r>
            <w:r w:rsidRPr="009B4CEE">
              <w:rPr>
                <w:rFonts w:ascii="Arial" w:hAnsi="Arial" w:cs="Arial"/>
              </w:rPr>
              <w:t>y</w:t>
            </w:r>
            <w:r w:rsidR="008B783F" w:rsidRPr="009B4CEE">
              <w:rPr>
                <w:rFonts w:ascii="Arial" w:hAnsi="Arial" w:cs="Arial"/>
              </w:rPr>
              <w:t xml:space="preserve"> nr / Z</w:t>
            </w:r>
            <w:r w:rsidR="009A3141">
              <w:rPr>
                <w:rFonts w:ascii="Arial" w:hAnsi="Arial" w:cs="Arial"/>
              </w:rPr>
              <w:t>amówie</w:t>
            </w:r>
            <w:r w:rsidR="008B783F" w:rsidRPr="009B4CEE">
              <w:rPr>
                <w:rFonts w:ascii="Arial" w:hAnsi="Arial" w:cs="Arial"/>
              </w:rPr>
              <w:t>ni</w:t>
            </w:r>
            <w:r w:rsidRPr="009B4CEE">
              <w:rPr>
                <w:rFonts w:ascii="Arial" w:hAnsi="Arial" w:cs="Arial"/>
              </w:rPr>
              <w:t>a</w:t>
            </w:r>
            <w:r w:rsidR="009A3141">
              <w:rPr>
                <w:rFonts w:ascii="Arial" w:hAnsi="Arial" w:cs="Arial"/>
              </w:rPr>
              <w:t xml:space="preserve"> nr</w:t>
            </w:r>
            <w:r w:rsidR="00A303B6">
              <w:rPr>
                <w:rFonts w:ascii="Arial" w:hAnsi="Arial" w:cs="Arial"/>
              </w:rPr>
              <w:t>*</w:t>
            </w:r>
          </w:p>
        </w:tc>
        <w:tc>
          <w:tcPr>
            <w:tcW w:w="6088" w:type="dxa"/>
            <w:gridSpan w:val="2"/>
            <w:vAlign w:val="center"/>
          </w:tcPr>
          <w:p w14:paraId="551380F8" w14:textId="77777777" w:rsidR="008B783F" w:rsidRPr="009B4CEE" w:rsidRDefault="00A14FD2" w:rsidP="00A63AE9">
            <w:pPr>
              <w:jc w:val="center"/>
              <w:rPr>
                <w:rFonts w:ascii="Arial" w:hAnsi="Arial" w:cs="Arial"/>
              </w:rPr>
            </w:pPr>
            <w:r w:rsidRPr="009B4CEE">
              <w:rPr>
                <w:rFonts w:ascii="Arial" w:hAnsi="Arial" w:cs="Arial"/>
              </w:rPr>
              <w:t>xxxxxxxxxx</w:t>
            </w:r>
            <w:r w:rsidR="00A63AE9" w:rsidRPr="009B4CEE">
              <w:rPr>
                <w:rFonts w:ascii="Arial" w:hAnsi="Arial" w:cs="Arial"/>
              </w:rPr>
              <w:t xml:space="preserve">  </w:t>
            </w:r>
            <w:r w:rsidR="00CD1342" w:rsidRPr="009B4CEE">
              <w:rPr>
                <w:rFonts w:ascii="Arial" w:hAnsi="Arial" w:cs="Arial"/>
              </w:rPr>
              <w:t xml:space="preserve"> z dnia </w:t>
            </w:r>
            <w:r w:rsidR="00A63AE9" w:rsidRPr="009B4CEE">
              <w:rPr>
                <w:rFonts w:ascii="Arial" w:hAnsi="Arial" w:cs="Arial"/>
              </w:rPr>
              <w:t xml:space="preserve"> dd.mm.rrrr</w:t>
            </w:r>
          </w:p>
        </w:tc>
      </w:tr>
      <w:tr w:rsidR="008B783F" w14:paraId="0F072D56" w14:textId="77777777" w:rsidTr="009A3141">
        <w:trPr>
          <w:trHeight w:val="567"/>
        </w:trPr>
        <w:tc>
          <w:tcPr>
            <w:tcW w:w="3539" w:type="dxa"/>
            <w:vAlign w:val="center"/>
          </w:tcPr>
          <w:p w14:paraId="1A105FD6" w14:textId="77777777" w:rsidR="008B783F" w:rsidRPr="009B4CEE" w:rsidRDefault="003F30A6" w:rsidP="009A314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Przedmiot umowy / </w:t>
            </w:r>
            <w:r w:rsidR="009A3141">
              <w:rPr>
                <w:rFonts w:ascii="Arial" w:hAnsi="Arial" w:cs="Arial"/>
              </w:rPr>
              <w:t>Zamówienia</w:t>
            </w:r>
            <w:r w:rsidR="00A303B6">
              <w:rPr>
                <w:rFonts w:ascii="Arial" w:hAnsi="Arial" w:cs="Arial"/>
              </w:rPr>
              <w:t xml:space="preserve"> *</w:t>
            </w:r>
          </w:p>
        </w:tc>
        <w:tc>
          <w:tcPr>
            <w:tcW w:w="6088" w:type="dxa"/>
            <w:gridSpan w:val="2"/>
            <w:vAlign w:val="center"/>
          </w:tcPr>
          <w:p w14:paraId="013951E3" w14:textId="77777777" w:rsidR="008B783F" w:rsidRPr="009B4CEE" w:rsidRDefault="008B783F" w:rsidP="008F7FA3">
            <w:pPr>
              <w:jc w:val="center"/>
              <w:rPr>
                <w:rFonts w:ascii="Arial" w:hAnsi="Arial" w:cs="Arial"/>
              </w:rPr>
            </w:pPr>
          </w:p>
        </w:tc>
      </w:tr>
      <w:tr w:rsidR="008B783F" w14:paraId="67EC8F2A" w14:textId="77777777" w:rsidTr="009A3141">
        <w:trPr>
          <w:trHeight w:val="567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2162F4BE" w14:textId="77777777" w:rsidR="008B783F" w:rsidRPr="009B4CEE" w:rsidRDefault="003F30A6" w:rsidP="008F7FA3">
            <w:pPr>
              <w:jc w:val="center"/>
              <w:rPr>
                <w:rFonts w:ascii="Arial" w:hAnsi="Arial" w:cs="Arial"/>
              </w:rPr>
            </w:pPr>
            <w:r w:rsidRPr="009B4CEE">
              <w:rPr>
                <w:rFonts w:ascii="Arial" w:hAnsi="Arial" w:cs="Arial"/>
              </w:rPr>
              <w:t>Wydział / Instalacja</w:t>
            </w:r>
          </w:p>
        </w:tc>
        <w:tc>
          <w:tcPr>
            <w:tcW w:w="6088" w:type="dxa"/>
            <w:gridSpan w:val="2"/>
            <w:tcBorders>
              <w:bottom w:val="single" w:sz="4" w:space="0" w:color="auto"/>
            </w:tcBorders>
            <w:vAlign w:val="center"/>
          </w:tcPr>
          <w:p w14:paraId="6C53DA5A" w14:textId="77777777" w:rsidR="008B783F" w:rsidRPr="009B4CEE" w:rsidRDefault="008B783F" w:rsidP="008F7FA3">
            <w:pPr>
              <w:jc w:val="center"/>
              <w:rPr>
                <w:rFonts w:ascii="Arial" w:hAnsi="Arial" w:cs="Arial"/>
              </w:rPr>
            </w:pPr>
          </w:p>
        </w:tc>
      </w:tr>
      <w:tr w:rsidR="007122C9" w14:paraId="3866DD2B" w14:textId="77777777" w:rsidTr="009A3141">
        <w:trPr>
          <w:trHeight w:val="142"/>
        </w:trPr>
        <w:tc>
          <w:tcPr>
            <w:tcW w:w="353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3D2608" w14:textId="77777777" w:rsidR="007122C9" w:rsidRPr="009B4CEE" w:rsidRDefault="007122C9" w:rsidP="008F7F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8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E8F0B3" w14:textId="77777777" w:rsidR="007122C9" w:rsidRPr="009B4CEE" w:rsidRDefault="007122C9" w:rsidP="008F7FA3">
            <w:pPr>
              <w:jc w:val="center"/>
              <w:rPr>
                <w:rFonts w:ascii="Arial" w:hAnsi="Arial" w:cs="Arial"/>
              </w:rPr>
            </w:pPr>
          </w:p>
        </w:tc>
      </w:tr>
      <w:tr w:rsidR="004F2EDF" w14:paraId="686384BD" w14:textId="77777777" w:rsidTr="00524F57">
        <w:trPr>
          <w:trHeight w:val="413"/>
        </w:trPr>
        <w:tc>
          <w:tcPr>
            <w:tcW w:w="9627" w:type="dxa"/>
            <w:gridSpan w:val="3"/>
            <w:tcBorders>
              <w:top w:val="single" w:sz="4" w:space="0" w:color="auto"/>
            </w:tcBorders>
            <w:vAlign w:val="center"/>
          </w:tcPr>
          <w:p w14:paraId="5D3F81CD" w14:textId="77777777" w:rsidR="004F2EDF" w:rsidRPr="009B4CEE" w:rsidRDefault="004F2EDF" w:rsidP="007122C9">
            <w:pPr>
              <w:jc w:val="center"/>
              <w:rPr>
                <w:rFonts w:ascii="Arial" w:hAnsi="Arial" w:cs="Arial"/>
              </w:rPr>
            </w:pPr>
            <w:r w:rsidRPr="009B4CEE">
              <w:rPr>
                <w:rFonts w:ascii="Arial" w:hAnsi="Arial" w:cs="Arial"/>
              </w:rPr>
              <w:t xml:space="preserve">Sporządzony dnia: </w:t>
            </w:r>
            <w:r w:rsidR="007122C9" w:rsidRPr="009B4CEE">
              <w:rPr>
                <w:rFonts w:ascii="Arial" w:hAnsi="Arial" w:cs="Arial"/>
              </w:rPr>
              <w:t xml:space="preserve"> </w:t>
            </w:r>
            <w:r w:rsidR="007122C9" w:rsidRPr="00B4711B">
              <w:rPr>
                <w:rFonts w:ascii="Arial" w:hAnsi="Arial" w:cs="Arial"/>
                <w:b/>
              </w:rPr>
              <w:t>dd.mm.rrrr</w:t>
            </w:r>
            <w:r w:rsidR="007122C9" w:rsidRPr="009B4CEE">
              <w:rPr>
                <w:rFonts w:ascii="Arial" w:hAnsi="Arial" w:cs="Arial"/>
              </w:rPr>
              <w:t xml:space="preserve"> </w:t>
            </w:r>
            <w:r w:rsidRPr="009B4CEE">
              <w:rPr>
                <w:rFonts w:ascii="Arial" w:hAnsi="Arial" w:cs="Arial"/>
              </w:rPr>
              <w:t xml:space="preserve"> przy udziale przedstawicieli</w:t>
            </w:r>
          </w:p>
        </w:tc>
      </w:tr>
      <w:tr w:rsidR="00A11429" w14:paraId="3DB8933C" w14:textId="77777777" w:rsidTr="009A3141">
        <w:trPr>
          <w:trHeight w:val="578"/>
        </w:trPr>
        <w:tc>
          <w:tcPr>
            <w:tcW w:w="3539" w:type="dxa"/>
            <w:vAlign w:val="center"/>
          </w:tcPr>
          <w:p w14:paraId="4CE83CBF" w14:textId="77777777" w:rsidR="00A11429" w:rsidRPr="009B4CEE" w:rsidRDefault="00A11429" w:rsidP="00A11429">
            <w:pPr>
              <w:jc w:val="center"/>
              <w:rPr>
                <w:rFonts w:ascii="Arial" w:hAnsi="Arial" w:cs="Arial"/>
              </w:rPr>
            </w:pPr>
            <w:r w:rsidRPr="009B4CEE">
              <w:rPr>
                <w:rFonts w:ascii="Arial" w:hAnsi="Arial" w:cs="Arial"/>
              </w:rPr>
              <w:t>Wykonawc</w:t>
            </w:r>
            <w:r>
              <w:rPr>
                <w:rFonts w:ascii="Arial" w:hAnsi="Arial" w:cs="Arial"/>
              </w:rPr>
              <w:t>y</w:t>
            </w:r>
          </w:p>
        </w:tc>
        <w:tc>
          <w:tcPr>
            <w:tcW w:w="2879" w:type="dxa"/>
            <w:vAlign w:val="center"/>
          </w:tcPr>
          <w:p w14:paraId="046F4F6C" w14:textId="77777777" w:rsidR="00A11429" w:rsidRDefault="00A11429" w:rsidP="00A11429">
            <w:pPr>
              <w:rPr>
                <w:rFonts w:ascii="Arial" w:hAnsi="Arial" w:cs="Arial"/>
              </w:rPr>
            </w:pPr>
          </w:p>
          <w:p w14:paraId="3D468228" w14:textId="77777777" w:rsidR="00A11429" w:rsidRDefault="00A11429" w:rsidP="00A11429">
            <w:pPr>
              <w:rPr>
                <w:rFonts w:ascii="Arial" w:hAnsi="Arial" w:cs="Arial"/>
              </w:rPr>
            </w:pPr>
          </w:p>
          <w:p w14:paraId="54FBFA8B" w14:textId="77777777" w:rsidR="00A11429" w:rsidRPr="009B4CEE" w:rsidRDefault="00A11429" w:rsidP="00A11429">
            <w:pPr>
              <w:rPr>
                <w:rFonts w:ascii="Arial" w:hAnsi="Arial" w:cs="Arial"/>
              </w:rPr>
            </w:pPr>
          </w:p>
        </w:tc>
        <w:tc>
          <w:tcPr>
            <w:tcW w:w="3209" w:type="dxa"/>
            <w:vAlign w:val="center"/>
          </w:tcPr>
          <w:p w14:paraId="61C7814F" w14:textId="77777777" w:rsidR="00A11429" w:rsidRPr="009B4CEE" w:rsidRDefault="00A11429" w:rsidP="00A114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</w:tr>
      <w:tr w:rsidR="000E5D3A" w14:paraId="22F53247" w14:textId="77777777" w:rsidTr="009A3141">
        <w:trPr>
          <w:trHeight w:val="578"/>
        </w:trPr>
        <w:tc>
          <w:tcPr>
            <w:tcW w:w="3539" w:type="dxa"/>
            <w:vAlign w:val="center"/>
          </w:tcPr>
          <w:p w14:paraId="6CF52EF9" w14:textId="77777777" w:rsidR="000E5D3A" w:rsidRPr="009B4CEE" w:rsidRDefault="000E5D3A" w:rsidP="00E0063E">
            <w:pPr>
              <w:jc w:val="center"/>
              <w:rPr>
                <w:rFonts w:ascii="Arial" w:hAnsi="Arial" w:cs="Arial"/>
              </w:rPr>
            </w:pPr>
            <w:r w:rsidRPr="009B4CEE">
              <w:rPr>
                <w:rFonts w:ascii="Arial" w:hAnsi="Arial" w:cs="Arial"/>
              </w:rPr>
              <w:t>Inspektor</w:t>
            </w:r>
            <w:r w:rsidR="00A11429">
              <w:rPr>
                <w:rFonts w:ascii="Arial" w:hAnsi="Arial" w:cs="Arial"/>
              </w:rPr>
              <w:t>a</w:t>
            </w:r>
            <w:r w:rsidRPr="009B4CEE">
              <w:rPr>
                <w:rFonts w:ascii="Arial" w:hAnsi="Arial" w:cs="Arial"/>
              </w:rPr>
              <w:t xml:space="preserve"> nadzoru Zamawiającego</w:t>
            </w:r>
          </w:p>
        </w:tc>
        <w:tc>
          <w:tcPr>
            <w:tcW w:w="2879" w:type="dxa"/>
            <w:vMerge w:val="restart"/>
            <w:vAlign w:val="center"/>
          </w:tcPr>
          <w:p w14:paraId="1517FFEB" w14:textId="77777777" w:rsidR="000E5D3A" w:rsidRPr="009B4CEE" w:rsidRDefault="000E5D3A" w:rsidP="008F7FA3">
            <w:pPr>
              <w:jc w:val="center"/>
              <w:rPr>
                <w:rFonts w:ascii="Arial" w:hAnsi="Arial" w:cs="Arial"/>
              </w:rPr>
            </w:pPr>
            <w:r w:rsidRPr="009B4CEE">
              <w:rPr>
                <w:rFonts w:ascii="Arial" w:hAnsi="Arial" w:cs="Arial"/>
              </w:rPr>
              <w:t>ORLEN SA</w:t>
            </w:r>
          </w:p>
        </w:tc>
        <w:tc>
          <w:tcPr>
            <w:tcW w:w="3209" w:type="dxa"/>
            <w:vAlign w:val="center"/>
          </w:tcPr>
          <w:p w14:paraId="54C19EC8" w14:textId="77777777" w:rsidR="000E5D3A" w:rsidRPr="009B4CEE" w:rsidRDefault="009B4CEE" w:rsidP="008F7F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</w:tr>
      <w:tr w:rsidR="009B4CEE" w14:paraId="657CB3C1" w14:textId="77777777" w:rsidTr="009A3141">
        <w:trPr>
          <w:trHeight w:val="578"/>
        </w:trPr>
        <w:tc>
          <w:tcPr>
            <w:tcW w:w="3539" w:type="dxa"/>
            <w:vAlign w:val="center"/>
          </w:tcPr>
          <w:p w14:paraId="33969C8B" w14:textId="77777777" w:rsidR="009B4CEE" w:rsidRPr="009B4CEE" w:rsidRDefault="009B4CEE" w:rsidP="00CA59B1">
            <w:pPr>
              <w:jc w:val="center"/>
              <w:rPr>
                <w:rFonts w:ascii="Arial" w:hAnsi="Arial" w:cs="Arial"/>
              </w:rPr>
            </w:pPr>
            <w:r w:rsidRPr="009B4CEE">
              <w:rPr>
                <w:rFonts w:ascii="Arial" w:hAnsi="Arial" w:cs="Arial"/>
              </w:rPr>
              <w:t>Użytkownik</w:t>
            </w:r>
            <w:r w:rsidR="00A11429">
              <w:rPr>
                <w:rFonts w:ascii="Arial" w:hAnsi="Arial" w:cs="Arial"/>
              </w:rPr>
              <w:t>a</w:t>
            </w:r>
            <w:r w:rsidRPr="009B4CEE">
              <w:rPr>
                <w:rFonts w:ascii="Arial" w:hAnsi="Arial" w:cs="Arial"/>
              </w:rPr>
              <w:t xml:space="preserve"> / Realizator</w:t>
            </w:r>
            <w:r w:rsidR="00A11429">
              <w:rPr>
                <w:rFonts w:ascii="Arial" w:hAnsi="Arial" w:cs="Arial"/>
              </w:rPr>
              <w:t>a</w:t>
            </w:r>
            <w:r w:rsidR="00A303B6">
              <w:rPr>
                <w:rFonts w:ascii="Arial" w:hAnsi="Arial" w:cs="Arial"/>
              </w:rPr>
              <w:t xml:space="preserve"> </w:t>
            </w:r>
            <w:r w:rsidR="00A303B6" w:rsidRPr="00713499">
              <w:rPr>
                <w:rFonts w:ascii="Arial" w:hAnsi="Arial" w:cs="Arial"/>
                <w:b/>
              </w:rPr>
              <w:t>*</w:t>
            </w:r>
          </w:p>
        </w:tc>
        <w:tc>
          <w:tcPr>
            <w:tcW w:w="2879" w:type="dxa"/>
            <w:vMerge/>
            <w:vAlign w:val="center"/>
          </w:tcPr>
          <w:p w14:paraId="340056AA" w14:textId="77777777" w:rsidR="009B4CEE" w:rsidRPr="009B4CEE" w:rsidRDefault="009B4CEE" w:rsidP="009B4C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09" w:type="dxa"/>
            <w:vAlign w:val="center"/>
          </w:tcPr>
          <w:p w14:paraId="0C098D41" w14:textId="77777777" w:rsidR="009B4CEE" w:rsidRPr="009B4CEE" w:rsidRDefault="009B4CEE" w:rsidP="009B4C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</w:tr>
    </w:tbl>
    <w:p w14:paraId="7C08D557" w14:textId="77777777" w:rsidR="00E21145" w:rsidRDefault="00E21145" w:rsidP="008F7FA3">
      <w:pPr>
        <w:spacing w:after="0" w:line="240" w:lineRule="auto"/>
        <w:jc w:val="center"/>
        <w:rPr>
          <w:rFonts w:ascii="Arial" w:hAnsi="Arial" w:cs="Arial"/>
          <w:b/>
          <w:sz w:val="24"/>
        </w:rPr>
      </w:pPr>
    </w:p>
    <w:p w14:paraId="79ED6FD3" w14:textId="77777777" w:rsidR="00E21145" w:rsidRPr="009A3141" w:rsidRDefault="00E21145" w:rsidP="008F7FA3">
      <w:pPr>
        <w:spacing w:after="0" w:line="240" w:lineRule="auto"/>
        <w:jc w:val="center"/>
        <w:rPr>
          <w:rFonts w:ascii="Arial" w:hAnsi="Arial" w:cs="Arial"/>
          <w:b/>
          <w:sz w:val="12"/>
        </w:rPr>
      </w:pPr>
    </w:p>
    <w:p w14:paraId="24E7F05C" w14:textId="77777777" w:rsidR="00E21145" w:rsidRPr="008F7FA3" w:rsidRDefault="00E21145" w:rsidP="000E5D3A">
      <w:pPr>
        <w:spacing w:after="0" w:line="240" w:lineRule="auto"/>
        <w:rPr>
          <w:rFonts w:ascii="Arial" w:hAnsi="Arial" w:cs="Arial"/>
          <w:b/>
          <w:sz w:val="24"/>
        </w:rPr>
      </w:pPr>
    </w:p>
    <w:p w14:paraId="70FCB2E4" w14:textId="77777777" w:rsidR="00BA76DE" w:rsidRDefault="00BA76DE" w:rsidP="006452C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DF69CD">
        <w:rPr>
          <w:rFonts w:ascii="Arial" w:hAnsi="Arial" w:cs="Arial"/>
        </w:rPr>
        <w:t>omisja stwierdza, że:</w:t>
      </w:r>
    </w:p>
    <w:p w14:paraId="2967BAE2" w14:textId="77777777" w:rsidR="00103AA0" w:rsidRDefault="00BA76DE" w:rsidP="006452C6">
      <w:pPr>
        <w:pStyle w:val="Akapitzlist"/>
        <w:numPr>
          <w:ilvl w:val="0"/>
          <w:numId w:val="4"/>
        </w:numPr>
        <w:spacing w:after="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Zakres finansowy (wg cen netto) wykonanych robót objętych niniejszym protokołem jest następujący:</w:t>
      </w:r>
    </w:p>
    <w:p w14:paraId="0B7932DE" w14:textId="77777777" w:rsidR="005C68C5" w:rsidRPr="005C68C5" w:rsidRDefault="005C68C5" w:rsidP="005C68C5">
      <w:pPr>
        <w:spacing w:after="0" w:line="240" w:lineRule="auto"/>
        <w:rPr>
          <w:rFonts w:ascii="Arial" w:hAnsi="Arial" w:cs="Arial"/>
          <w:sz w:val="12"/>
        </w:rPr>
      </w:pPr>
    </w:p>
    <w:tbl>
      <w:tblPr>
        <w:tblStyle w:val="Tabelasiatki2akcent3"/>
        <w:tblW w:w="9910" w:type="dxa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01"/>
        <w:gridCol w:w="2268"/>
        <w:gridCol w:w="1276"/>
        <w:gridCol w:w="850"/>
        <w:gridCol w:w="848"/>
      </w:tblGrid>
      <w:tr w:rsidR="005C68C5" w14:paraId="66B7E5EF" w14:textId="77777777" w:rsidTr="004A11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single" w:sz="8" w:space="0" w:color="000000" w:themeColor="text1"/>
              <w:bottom w:val="single" w:sz="4" w:space="0" w:color="000000" w:themeColor="text1"/>
              <w:right w:val="none" w:sz="0" w:space="0" w:color="auto"/>
            </w:tcBorders>
            <w:vAlign w:val="center"/>
          </w:tcPr>
          <w:p w14:paraId="43A11C0E" w14:textId="77777777" w:rsidR="00914191" w:rsidRPr="00524F57" w:rsidRDefault="00914191" w:rsidP="007C554D">
            <w:pPr>
              <w:jc w:val="center"/>
              <w:rPr>
                <w:rFonts w:ascii="Arial" w:hAnsi="Arial" w:cs="Arial"/>
                <w:sz w:val="18"/>
              </w:rPr>
            </w:pPr>
            <w:r w:rsidRPr="00524F57">
              <w:rPr>
                <w:rFonts w:ascii="Arial" w:hAnsi="Arial" w:cs="Arial"/>
                <w:sz w:val="18"/>
              </w:rPr>
              <w:t>Lp.</w:t>
            </w:r>
          </w:p>
        </w:tc>
        <w:tc>
          <w:tcPr>
            <w:tcW w:w="4101" w:type="dxa"/>
            <w:tcBorders>
              <w:top w:val="single" w:sz="8" w:space="0" w:color="000000" w:themeColor="text1"/>
              <w:left w:val="none" w:sz="0" w:space="0" w:color="auto"/>
              <w:bottom w:val="single" w:sz="4" w:space="0" w:color="000000" w:themeColor="text1"/>
              <w:right w:val="none" w:sz="0" w:space="0" w:color="auto"/>
            </w:tcBorders>
            <w:vAlign w:val="center"/>
          </w:tcPr>
          <w:p w14:paraId="16BE21C6" w14:textId="77777777" w:rsidR="00914191" w:rsidRPr="00524F57" w:rsidRDefault="00914191" w:rsidP="007C55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</w:rPr>
            </w:pPr>
            <w:r w:rsidRPr="00524F57">
              <w:rPr>
                <w:rFonts w:ascii="Arial" w:hAnsi="Arial" w:cs="Arial"/>
                <w:sz w:val="18"/>
              </w:rPr>
              <w:t>Nazwa rodzajów robót lub asortymentów</w:t>
            </w:r>
          </w:p>
        </w:tc>
        <w:tc>
          <w:tcPr>
            <w:tcW w:w="2268" w:type="dxa"/>
            <w:tcBorders>
              <w:top w:val="single" w:sz="8" w:space="0" w:color="000000" w:themeColor="text1"/>
              <w:left w:val="none" w:sz="0" w:space="0" w:color="auto"/>
              <w:bottom w:val="single" w:sz="4" w:space="0" w:color="000000" w:themeColor="text1"/>
              <w:right w:val="none" w:sz="0" w:space="0" w:color="auto"/>
            </w:tcBorders>
            <w:vAlign w:val="center"/>
          </w:tcPr>
          <w:p w14:paraId="172276DC" w14:textId="77777777" w:rsidR="00914191" w:rsidRPr="00524F57" w:rsidRDefault="00914191" w:rsidP="007C55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</w:rPr>
            </w:pPr>
            <w:r w:rsidRPr="00524F57">
              <w:rPr>
                <w:rFonts w:ascii="Arial" w:hAnsi="Arial" w:cs="Arial"/>
                <w:sz w:val="18"/>
              </w:rPr>
              <w:t>Wartość robót wykonanych w okresie rozliczeniowym</w:t>
            </w:r>
          </w:p>
        </w:tc>
        <w:tc>
          <w:tcPr>
            <w:tcW w:w="2974" w:type="dxa"/>
            <w:gridSpan w:val="3"/>
            <w:tcBorders>
              <w:top w:val="single" w:sz="8" w:space="0" w:color="000000" w:themeColor="text1"/>
              <w:left w:val="none" w:sz="0" w:space="0" w:color="auto"/>
              <w:bottom w:val="single" w:sz="4" w:space="0" w:color="000000" w:themeColor="text1"/>
            </w:tcBorders>
            <w:vAlign w:val="center"/>
          </w:tcPr>
          <w:p w14:paraId="203685CE" w14:textId="77777777" w:rsidR="00914191" w:rsidRPr="00524F57" w:rsidRDefault="00914191" w:rsidP="002E616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</w:rPr>
            </w:pPr>
            <w:r w:rsidRPr="00524F57">
              <w:rPr>
                <w:rFonts w:ascii="Arial" w:hAnsi="Arial" w:cs="Arial"/>
                <w:sz w:val="18"/>
              </w:rPr>
              <w:t>Uwagi, zastrzeżenia stron</w:t>
            </w:r>
            <w:r w:rsidR="002E6166" w:rsidRPr="00524F57">
              <w:rPr>
                <w:rFonts w:ascii="Arial" w:hAnsi="Arial" w:cs="Arial"/>
                <w:sz w:val="18"/>
              </w:rPr>
              <w:t>, odpady, podwykonawcy</w:t>
            </w:r>
          </w:p>
        </w:tc>
      </w:tr>
      <w:tr w:rsidR="005C68C5" w14:paraId="36E62BAA" w14:textId="77777777" w:rsidTr="004A11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</w:tcPr>
          <w:p w14:paraId="37FCE135" w14:textId="77777777" w:rsidR="00914191" w:rsidRPr="00A63AE9" w:rsidRDefault="003B7441" w:rsidP="003B7441">
            <w:pPr>
              <w:jc w:val="center"/>
              <w:rPr>
                <w:rFonts w:ascii="Arial" w:hAnsi="Arial" w:cs="Arial"/>
                <w:b w:val="0"/>
                <w:sz w:val="16"/>
              </w:rPr>
            </w:pPr>
            <w:r w:rsidRPr="00A63AE9">
              <w:rPr>
                <w:rFonts w:ascii="Arial" w:hAnsi="Arial" w:cs="Arial"/>
                <w:b w:val="0"/>
                <w:sz w:val="16"/>
              </w:rPr>
              <w:t>1</w:t>
            </w:r>
          </w:p>
        </w:tc>
        <w:tc>
          <w:tcPr>
            <w:tcW w:w="4101" w:type="dxa"/>
            <w:tcBorders>
              <w:top w:val="single" w:sz="4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</w:tcPr>
          <w:p w14:paraId="7B5890DB" w14:textId="77777777" w:rsidR="00914191" w:rsidRPr="00A63AE9" w:rsidRDefault="003B7441" w:rsidP="003B74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</w:rPr>
            </w:pPr>
            <w:r w:rsidRPr="00A63AE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</w:tcPr>
          <w:p w14:paraId="0FBA2343" w14:textId="77777777" w:rsidR="00914191" w:rsidRPr="00A63AE9" w:rsidRDefault="003B7441" w:rsidP="003B74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</w:rPr>
            </w:pPr>
            <w:r w:rsidRPr="00A63AE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974" w:type="dxa"/>
            <w:gridSpan w:val="3"/>
            <w:tcBorders>
              <w:top w:val="single" w:sz="4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</w:tcPr>
          <w:p w14:paraId="72E784FF" w14:textId="77777777" w:rsidR="00914191" w:rsidRPr="00A63AE9" w:rsidRDefault="003B7441" w:rsidP="003B74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</w:rPr>
            </w:pPr>
            <w:r w:rsidRPr="00A63AE9">
              <w:rPr>
                <w:rFonts w:ascii="Arial" w:hAnsi="Arial" w:cs="Arial"/>
                <w:sz w:val="16"/>
              </w:rPr>
              <w:t>4</w:t>
            </w:r>
          </w:p>
        </w:tc>
      </w:tr>
      <w:tr w:rsidR="00396F59" w14:paraId="16B010C2" w14:textId="77777777" w:rsidTr="004A11CB">
        <w:trPr>
          <w:trHeight w:val="10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single" w:sz="8" w:space="0" w:color="000000" w:themeColor="text1"/>
              <w:bottom w:val="nil"/>
            </w:tcBorders>
            <w:vAlign w:val="center"/>
          </w:tcPr>
          <w:p w14:paraId="3725EA81" w14:textId="77777777" w:rsidR="00396F59" w:rsidRPr="00A63AE9" w:rsidRDefault="00396F59" w:rsidP="007C554D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101" w:type="dxa"/>
            <w:tcBorders>
              <w:top w:val="single" w:sz="8" w:space="0" w:color="000000" w:themeColor="text1"/>
              <w:bottom w:val="nil"/>
            </w:tcBorders>
            <w:vAlign w:val="center"/>
          </w:tcPr>
          <w:p w14:paraId="44A23739" w14:textId="77777777" w:rsidR="00396F59" w:rsidRPr="00221A3C" w:rsidRDefault="00396F59" w:rsidP="007C55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 w:themeColor="text1"/>
              <w:bottom w:val="nil"/>
            </w:tcBorders>
            <w:vAlign w:val="center"/>
          </w:tcPr>
          <w:p w14:paraId="1E2D4FD0" w14:textId="77777777" w:rsidR="00396F59" w:rsidRPr="00221A3C" w:rsidRDefault="00396F59" w:rsidP="007C55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4" w:type="dxa"/>
            <w:gridSpan w:val="3"/>
            <w:tcBorders>
              <w:top w:val="single" w:sz="8" w:space="0" w:color="000000" w:themeColor="text1"/>
              <w:bottom w:val="nil"/>
            </w:tcBorders>
            <w:vAlign w:val="center"/>
          </w:tcPr>
          <w:p w14:paraId="4B5BAAB0" w14:textId="77777777" w:rsidR="00396F59" w:rsidRPr="00221A3C" w:rsidRDefault="00396F59" w:rsidP="00A63A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F59" w14:paraId="6192A7CC" w14:textId="77777777" w:rsidTr="004A11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7B7FAEC0" w14:textId="77777777" w:rsidR="00396F59" w:rsidRPr="00A63AE9" w:rsidRDefault="00396F59" w:rsidP="007C554D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10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6C5FF881" w14:textId="77777777" w:rsidR="00396F59" w:rsidRPr="00221A3C" w:rsidRDefault="00396F59" w:rsidP="007C55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38CD5756" w14:textId="77777777" w:rsidR="00396F59" w:rsidRPr="00221A3C" w:rsidRDefault="00396F59" w:rsidP="007C55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4" w:type="dxa"/>
            <w:gridSpan w:val="3"/>
            <w:tcBorders>
              <w:top w:val="nil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89C5C6E" w14:textId="77777777" w:rsidR="00396F59" w:rsidRPr="00221A3C" w:rsidRDefault="00396F59" w:rsidP="00A63A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6186" w14:paraId="26FF0FAC" w14:textId="77777777" w:rsidTr="004A11CB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523C3405" w14:textId="77777777" w:rsidR="00E86186" w:rsidRPr="00A63AE9" w:rsidRDefault="00E86186" w:rsidP="007C554D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10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6AA487C5" w14:textId="77777777" w:rsidR="00E86186" w:rsidRPr="00221A3C" w:rsidRDefault="00E86186" w:rsidP="007C55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44F9763E" w14:textId="77777777" w:rsidR="00E86186" w:rsidRPr="00221A3C" w:rsidRDefault="00E86186" w:rsidP="007C55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13A1505" w14:textId="77777777" w:rsidR="00E86186" w:rsidRPr="009734AD" w:rsidRDefault="00713499" w:rsidP="0071349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Nr odbioru SAP </w:t>
            </w:r>
            <w:r w:rsidRPr="00713499">
              <w:rPr>
                <w:rFonts w:ascii="Arial" w:hAnsi="Arial" w:cs="Arial"/>
                <w:b/>
                <w:sz w:val="18"/>
                <w:szCs w:val="20"/>
              </w:rPr>
              <w:t>**</w:t>
            </w:r>
          </w:p>
        </w:tc>
        <w:tc>
          <w:tcPr>
            <w:tcW w:w="169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C453B42" w14:textId="77777777" w:rsidR="00E86186" w:rsidRPr="009734AD" w:rsidRDefault="00713499" w:rsidP="00A63A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_ _ _ _ _ _ _ _ _ _</w:t>
            </w:r>
          </w:p>
        </w:tc>
      </w:tr>
      <w:tr w:rsidR="00396F59" w14:paraId="1E619677" w14:textId="77777777" w:rsidTr="004A11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14:paraId="2208F1E8" w14:textId="77777777" w:rsidR="00396F59" w:rsidRPr="00A63AE9" w:rsidRDefault="00396F59" w:rsidP="007C554D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101" w:type="dxa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14:paraId="4C352281" w14:textId="77777777" w:rsidR="00396F59" w:rsidRPr="00221A3C" w:rsidRDefault="00396F59" w:rsidP="007C554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</w:tcBorders>
            <w:shd w:val="clear" w:color="auto" w:fill="FFFFFF" w:themeFill="background1"/>
            <w:vAlign w:val="center"/>
          </w:tcPr>
          <w:p w14:paraId="2D7984CF" w14:textId="77777777" w:rsidR="00396F59" w:rsidRPr="00221A3C" w:rsidRDefault="00396F59" w:rsidP="007C55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9E8B9CA" w14:textId="77777777" w:rsidR="00396F59" w:rsidRPr="009734AD" w:rsidRDefault="00396F59" w:rsidP="00A63A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20"/>
              </w:rPr>
            </w:pPr>
            <w:r w:rsidRPr="009734AD">
              <w:rPr>
                <w:rFonts w:ascii="Arial" w:hAnsi="Arial" w:cs="Arial"/>
                <w:sz w:val="18"/>
                <w:szCs w:val="20"/>
              </w:rPr>
              <w:t>Odpady</w:t>
            </w:r>
            <w:r w:rsidR="006A309C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9A3141" w:rsidRPr="006A309C">
              <w:rPr>
                <w:rFonts w:ascii="Arial" w:hAnsi="Arial" w:cs="Arial"/>
                <w:b/>
                <w:sz w:val="18"/>
                <w:szCs w:val="20"/>
              </w:rPr>
              <w:t>***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02C43E3" w14:textId="77777777" w:rsidR="00396F59" w:rsidRPr="009734AD" w:rsidRDefault="00396F59" w:rsidP="00A63A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20"/>
              </w:rPr>
            </w:pPr>
            <w:r w:rsidRPr="009734AD">
              <w:rPr>
                <w:rFonts w:ascii="Arial" w:hAnsi="Arial" w:cs="Arial"/>
                <w:sz w:val="18"/>
                <w:szCs w:val="20"/>
              </w:rPr>
              <w:t>TAK</w:t>
            </w:r>
            <w:r w:rsidR="00713499">
              <w:rPr>
                <w:rFonts w:ascii="Arial" w:hAnsi="Arial" w:cs="Arial"/>
                <w:sz w:val="18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sz w:val="18"/>
                  <w:szCs w:val="20"/>
                </w:rPr>
                <w:id w:val="-2058994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3499"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sdtContent>
            </w:sdt>
          </w:p>
        </w:tc>
        <w:tc>
          <w:tcPr>
            <w:tcW w:w="84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D353C93" w14:textId="77777777" w:rsidR="00396F59" w:rsidRPr="009734AD" w:rsidRDefault="00396F59" w:rsidP="00A63A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20"/>
              </w:rPr>
            </w:pPr>
            <w:r w:rsidRPr="009734AD">
              <w:rPr>
                <w:rFonts w:ascii="Arial" w:hAnsi="Arial" w:cs="Arial"/>
                <w:sz w:val="18"/>
                <w:szCs w:val="20"/>
              </w:rPr>
              <w:t>NIE</w:t>
            </w:r>
            <w:r w:rsidR="00713499">
              <w:rPr>
                <w:rFonts w:ascii="Arial" w:hAnsi="Arial" w:cs="Arial"/>
                <w:sz w:val="18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sz w:val="18"/>
                  <w:szCs w:val="20"/>
                </w:rPr>
                <w:id w:val="-1313708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734AD"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sdtContent>
            </w:sdt>
          </w:p>
        </w:tc>
      </w:tr>
      <w:tr w:rsidR="00396F59" w14:paraId="66D1EC9C" w14:textId="77777777" w:rsidTr="004A11CB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tcBorders>
              <w:bottom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0D61C83" w14:textId="77777777" w:rsidR="00396F59" w:rsidRPr="00A63AE9" w:rsidRDefault="00396F59" w:rsidP="007C554D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101" w:type="dxa"/>
            <w:vMerge/>
            <w:tcBorders>
              <w:bottom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511099CB" w14:textId="77777777" w:rsidR="00396F59" w:rsidRPr="00221A3C" w:rsidRDefault="00396F59" w:rsidP="007C554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04E8D02D" w14:textId="77777777" w:rsidR="00396F59" w:rsidRPr="00221A3C" w:rsidRDefault="00396F59" w:rsidP="007C55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7286F023" w14:textId="77777777" w:rsidR="00396F59" w:rsidRPr="009734AD" w:rsidRDefault="00396F59" w:rsidP="00A63A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20"/>
              </w:rPr>
            </w:pPr>
            <w:r w:rsidRPr="009734AD">
              <w:rPr>
                <w:rFonts w:ascii="Arial" w:hAnsi="Arial" w:cs="Arial"/>
                <w:sz w:val="18"/>
                <w:szCs w:val="20"/>
              </w:rPr>
              <w:t>Podwykonawcy</w:t>
            </w:r>
            <w:r w:rsidR="009A3141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9A3141" w:rsidRPr="006A309C">
              <w:rPr>
                <w:rFonts w:ascii="Arial" w:hAnsi="Arial" w:cs="Arial"/>
                <w:b/>
                <w:sz w:val="18"/>
                <w:szCs w:val="20"/>
              </w:rPr>
              <w:t>***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3DB76BD8" w14:textId="77777777" w:rsidR="00396F59" w:rsidRPr="009734AD" w:rsidRDefault="00396F59" w:rsidP="00A63A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20"/>
              </w:rPr>
            </w:pPr>
            <w:r w:rsidRPr="009734AD">
              <w:rPr>
                <w:rFonts w:ascii="Arial" w:hAnsi="Arial" w:cs="Arial"/>
                <w:sz w:val="18"/>
                <w:szCs w:val="20"/>
              </w:rPr>
              <w:t>TAK</w:t>
            </w:r>
            <w:r w:rsidR="00713499">
              <w:rPr>
                <w:rFonts w:ascii="Arial" w:hAnsi="Arial" w:cs="Arial"/>
                <w:sz w:val="18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sz w:val="18"/>
                  <w:szCs w:val="20"/>
                </w:rPr>
                <w:id w:val="-55084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734AD"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sdtContent>
            </w:sdt>
          </w:p>
        </w:tc>
        <w:tc>
          <w:tcPr>
            <w:tcW w:w="848" w:type="dxa"/>
            <w:tcBorders>
              <w:top w:val="single" w:sz="4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40B1247F" w14:textId="77777777" w:rsidR="00396F59" w:rsidRPr="009734AD" w:rsidRDefault="00396F59" w:rsidP="00A63A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20"/>
              </w:rPr>
            </w:pPr>
            <w:r w:rsidRPr="009734AD">
              <w:rPr>
                <w:rFonts w:ascii="Arial" w:hAnsi="Arial" w:cs="Arial"/>
                <w:sz w:val="18"/>
                <w:szCs w:val="20"/>
              </w:rPr>
              <w:t>NIE</w:t>
            </w:r>
            <w:r w:rsidR="00713499">
              <w:rPr>
                <w:rFonts w:ascii="Arial" w:hAnsi="Arial" w:cs="Arial"/>
                <w:sz w:val="18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sz w:val="18"/>
                  <w:szCs w:val="20"/>
                </w:rPr>
                <w:id w:val="941190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734AD"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sdtContent>
            </w:sdt>
          </w:p>
        </w:tc>
      </w:tr>
    </w:tbl>
    <w:p w14:paraId="1E6EF9A9" w14:textId="77777777" w:rsidR="00F31D17" w:rsidRPr="00BB1B0F" w:rsidRDefault="00F31D17" w:rsidP="00F41D4A">
      <w:pPr>
        <w:spacing w:after="0" w:line="240" w:lineRule="auto"/>
        <w:rPr>
          <w:rFonts w:ascii="Arial" w:hAnsi="Arial" w:cs="Arial"/>
          <w:sz w:val="20"/>
        </w:rPr>
      </w:pPr>
    </w:p>
    <w:p w14:paraId="226C8BD5" w14:textId="77777777" w:rsidR="00103AA0" w:rsidRDefault="00103AA0" w:rsidP="006452C6">
      <w:pPr>
        <w:spacing w:line="240" w:lineRule="auto"/>
        <w:rPr>
          <w:rFonts w:ascii="Arial" w:hAnsi="Arial" w:cs="Arial"/>
          <w:sz w:val="16"/>
        </w:rPr>
      </w:pPr>
      <w:r w:rsidRPr="0075232B">
        <w:rPr>
          <w:rFonts w:ascii="Arial" w:hAnsi="Arial" w:cs="Arial"/>
          <w:sz w:val="16"/>
        </w:rPr>
        <w:t>* niepotrzebne skreślić</w:t>
      </w:r>
    </w:p>
    <w:p w14:paraId="393D3023" w14:textId="77777777" w:rsidR="00713499" w:rsidRDefault="00713499" w:rsidP="006452C6">
      <w:pPr>
        <w:spacing w:line="24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** pole obowiązkowe</w:t>
      </w:r>
      <w:r w:rsidR="006A309C">
        <w:rPr>
          <w:rFonts w:ascii="Arial" w:hAnsi="Arial" w:cs="Arial"/>
          <w:sz w:val="16"/>
        </w:rPr>
        <w:t xml:space="preserve"> dla prac remontowych</w:t>
      </w:r>
      <w:r>
        <w:rPr>
          <w:rFonts w:ascii="Arial" w:hAnsi="Arial" w:cs="Arial"/>
          <w:sz w:val="16"/>
        </w:rPr>
        <w:t>, wypełnia Inspektor nadzoru</w:t>
      </w:r>
    </w:p>
    <w:p w14:paraId="7B6C8CAC" w14:textId="77777777" w:rsidR="009A3141" w:rsidRPr="0075232B" w:rsidRDefault="009A3141" w:rsidP="006452C6">
      <w:pPr>
        <w:spacing w:line="240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*** wypełnia Wykonawca</w:t>
      </w:r>
    </w:p>
    <w:p w14:paraId="0E5D9A26" w14:textId="77777777" w:rsidR="00140CAF" w:rsidRDefault="00140CAF" w:rsidP="00140CAF">
      <w:pPr>
        <w:tabs>
          <w:tab w:val="left" w:pos="2269"/>
        </w:tabs>
        <w:spacing w:line="240" w:lineRule="auto"/>
        <w:ind w:left="-284" w:right="-284"/>
        <w:rPr>
          <w:rFonts w:ascii="Arial" w:hAnsi="Arial" w:cs="Arial"/>
        </w:rPr>
      </w:pPr>
    </w:p>
    <w:p w14:paraId="37EF5A6E" w14:textId="77777777" w:rsidR="00397057" w:rsidRPr="00140CAF" w:rsidRDefault="00397057" w:rsidP="000865EC">
      <w:pPr>
        <w:rPr>
          <w:rFonts w:ascii="Arial" w:hAnsi="Arial" w:cs="Arial"/>
        </w:rPr>
        <w:sectPr w:rsidR="00397057" w:rsidRPr="00140CAF" w:rsidSect="00131E7C">
          <w:footerReference w:type="default" r:id="rId8"/>
          <w:footerReference w:type="first" r:id="rId9"/>
          <w:pgSz w:w="11906" w:h="16838" w:code="9"/>
          <w:pgMar w:top="567" w:right="851" w:bottom="567" w:left="1418" w:header="709" w:footer="284" w:gutter="0"/>
          <w:cols w:space="708"/>
          <w:docGrid w:linePitch="360"/>
        </w:sectPr>
      </w:pPr>
    </w:p>
    <w:p w14:paraId="746CF165" w14:textId="77777777" w:rsidR="00397057" w:rsidRDefault="00A05CBD" w:rsidP="00F41D4A">
      <w:pPr>
        <w:pStyle w:val="Akapitzlist"/>
        <w:numPr>
          <w:ilvl w:val="0"/>
          <w:numId w:val="4"/>
        </w:numPr>
        <w:spacing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Zestawienie wartości (netto) wykonanych robót na dzień sporządzenia protokołu od początku realizacji umowy jest następujące:</w:t>
      </w:r>
    </w:p>
    <w:p w14:paraId="12759BD1" w14:textId="77777777" w:rsidR="00DE2178" w:rsidRPr="000A36FF" w:rsidRDefault="00DE2178" w:rsidP="00F41D4A">
      <w:pPr>
        <w:spacing w:after="0" w:line="240" w:lineRule="auto"/>
        <w:rPr>
          <w:rFonts w:ascii="Arial" w:hAnsi="Arial" w:cs="Arial"/>
          <w:sz w:val="12"/>
        </w:rPr>
      </w:pPr>
    </w:p>
    <w:tbl>
      <w:tblPr>
        <w:tblStyle w:val="Tabelasiatki2akcent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57"/>
        <w:gridCol w:w="2801"/>
        <w:gridCol w:w="3153"/>
        <w:gridCol w:w="2268"/>
        <w:gridCol w:w="2268"/>
        <w:gridCol w:w="2268"/>
        <w:gridCol w:w="2268"/>
      </w:tblGrid>
      <w:tr w:rsidR="00131528" w14:paraId="38574F28" w14:textId="77777777" w:rsidTr="002626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75899" w14:textId="77777777" w:rsidR="00B664BD" w:rsidRPr="00E60EF9" w:rsidRDefault="00B664BD" w:rsidP="00BE0540">
            <w:pPr>
              <w:jc w:val="center"/>
              <w:rPr>
                <w:rFonts w:ascii="Arial" w:hAnsi="Arial" w:cs="Arial"/>
                <w:sz w:val="20"/>
              </w:rPr>
            </w:pPr>
            <w:r w:rsidRPr="00E60EF9">
              <w:rPr>
                <w:rFonts w:ascii="Arial" w:hAnsi="Arial" w:cs="Arial"/>
                <w:sz w:val="20"/>
              </w:rPr>
              <w:t>Lp.</w:t>
            </w:r>
          </w:p>
        </w:tc>
        <w:tc>
          <w:tcPr>
            <w:tcW w:w="5954" w:type="dxa"/>
            <w:gridSpan w:val="2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3EBDD8" w14:textId="77777777" w:rsidR="00B664BD" w:rsidRPr="00E60EF9" w:rsidRDefault="00B664BD" w:rsidP="00BE05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E60EF9">
              <w:rPr>
                <w:rFonts w:ascii="Arial" w:hAnsi="Arial" w:cs="Arial"/>
                <w:sz w:val="20"/>
              </w:rPr>
              <w:t>Rodzaje robót, asortymenty, elementy</w:t>
            </w:r>
          </w:p>
        </w:tc>
        <w:tc>
          <w:tcPr>
            <w:tcW w:w="2268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06069F" w14:textId="77777777" w:rsidR="00B664BD" w:rsidRPr="00E60EF9" w:rsidRDefault="00B664BD" w:rsidP="00BE05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E60EF9">
              <w:rPr>
                <w:rFonts w:ascii="Arial" w:hAnsi="Arial" w:cs="Arial"/>
                <w:sz w:val="20"/>
              </w:rPr>
              <w:t>Wartość robót wg umowy</w:t>
            </w:r>
          </w:p>
        </w:tc>
        <w:tc>
          <w:tcPr>
            <w:tcW w:w="2268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38E50C" w14:textId="77777777" w:rsidR="00B664BD" w:rsidRPr="00E60EF9" w:rsidRDefault="00B664BD" w:rsidP="00BE05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E60EF9">
              <w:rPr>
                <w:rFonts w:ascii="Arial" w:hAnsi="Arial" w:cs="Arial"/>
                <w:sz w:val="20"/>
              </w:rPr>
              <w:t>Wartość robót od początku realizacji</w:t>
            </w:r>
          </w:p>
        </w:tc>
        <w:tc>
          <w:tcPr>
            <w:tcW w:w="2268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B7A452" w14:textId="77777777" w:rsidR="00B664BD" w:rsidRPr="00E60EF9" w:rsidRDefault="00B664BD" w:rsidP="00C260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E60EF9">
              <w:rPr>
                <w:rFonts w:ascii="Arial" w:hAnsi="Arial" w:cs="Arial"/>
                <w:sz w:val="20"/>
              </w:rPr>
              <w:t>Wartość robót wykonanych wg poprzedni</w:t>
            </w:r>
            <w:r w:rsidR="00C260A8">
              <w:rPr>
                <w:rFonts w:ascii="Arial" w:hAnsi="Arial" w:cs="Arial"/>
                <w:sz w:val="20"/>
              </w:rPr>
              <w:t>ch</w:t>
            </w:r>
            <w:r w:rsidRPr="00E60EF9">
              <w:rPr>
                <w:rFonts w:ascii="Arial" w:hAnsi="Arial" w:cs="Arial"/>
                <w:sz w:val="20"/>
              </w:rPr>
              <w:t xml:space="preserve"> protokoł</w:t>
            </w:r>
            <w:r w:rsidR="00C260A8">
              <w:rPr>
                <w:rFonts w:ascii="Arial" w:hAnsi="Arial" w:cs="Arial"/>
                <w:sz w:val="20"/>
              </w:rPr>
              <w:t>ów</w:t>
            </w:r>
          </w:p>
        </w:tc>
        <w:tc>
          <w:tcPr>
            <w:tcW w:w="2268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vAlign w:val="center"/>
          </w:tcPr>
          <w:p w14:paraId="5327C903" w14:textId="77777777" w:rsidR="00B664BD" w:rsidRPr="00E60EF9" w:rsidRDefault="00B664BD" w:rsidP="00BE05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E60EF9">
              <w:rPr>
                <w:rFonts w:ascii="Arial" w:hAnsi="Arial" w:cs="Arial"/>
                <w:sz w:val="20"/>
              </w:rPr>
              <w:t>Wartość robót wykonanych w okresie rozliczeniowym</w:t>
            </w:r>
          </w:p>
        </w:tc>
      </w:tr>
      <w:tr w:rsidR="002626E8" w14:paraId="271E59C7" w14:textId="77777777" w:rsidTr="00CE2A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8848DEC" w14:textId="77777777" w:rsidR="00B664BD" w:rsidRPr="00A63AE9" w:rsidRDefault="000A36FF" w:rsidP="00BE0540">
            <w:pPr>
              <w:jc w:val="center"/>
              <w:rPr>
                <w:rFonts w:ascii="Arial" w:hAnsi="Arial" w:cs="Arial"/>
                <w:b w:val="0"/>
                <w:sz w:val="16"/>
              </w:rPr>
            </w:pPr>
            <w:r w:rsidRPr="00A63AE9">
              <w:rPr>
                <w:rFonts w:ascii="Arial" w:hAnsi="Arial" w:cs="Arial"/>
                <w:b w:val="0"/>
                <w:sz w:val="16"/>
              </w:rPr>
              <w:t>1</w:t>
            </w:r>
          </w:p>
        </w:tc>
        <w:tc>
          <w:tcPr>
            <w:tcW w:w="59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04548C9" w14:textId="77777777" w:rsidR="00B664BD" w:rsidRPr="00A63AE9" w:rsidRDefault="000A36FF" w:rsidP="00BE0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</w:rPr>
            </w:pPr>
            <w:r w:rsidRPr="00A63AE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D062DBF" w14:textId="77777777" w:rsidR="00B664BD" w:rsidRPr="00A63AE9" w:rsidRDefault="000A36FF" w:rsidP="00BE0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</w:rPr>
            </w:pPr>
            <w:r w:rsidRPr="00A63AE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5115D359" w14:textId="77777777" w:rsidR="00B664BD" w:rsidRPr="00A63AE9" w:rsidRDefault="000A36FF" w:rsidP="00BE0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</w:rPr>
            </w:pPr>
            <w:r w:rsidRPr="00A63AE9"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D59EACD" w14:textId="77777777" w:rsidR="00B664BD" w:rsidRPr="00A63AE9" w:rsidRDefault="000A36FF" w:rsidP="00BE0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</w:rPr>
            </w:pPr>
            <w:r w:rsidRPr="00A63AE9">
              <w:rPr>
                <w:rFonts w:ascii="Arial" w:hAnsi="Arial" w:cs="Arial"/>
                <w:sz w:val="16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0D91A2C7" w14:textId="77777777" w:rsidR="00B664BD" w:rsidRPr="00A63AE9" w:rsidRDefault="000A36FF" w:rsidP="000A36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</w:rPr>
            </w:pPr>
            <w:r w:rsidRPr="00A63AE9">
              <w:rPr>
                <w:rFonts w:ascii="Arial" w:hAnsi="Arial" w:cs="Arial"/>
                <w:sz w:val="16"/>
              </w:rPr>
              <w:t>6</w:t>
            </w:r>
            <w:r w:rsidR="00812609" w:rsidRPr="00A63AE9">
              <w:rPr>
                <w:rFonts w:ascii="Arial" w:hAnsi="Arial" w:cs="Arial"/>
                <w:sz w:val="16"/>
              </w:rPr>
              <w:t xml:space="preserve"> </w:t>
            </w:r>
            <w:r w:rsidRPr="00A63AE9">
              <w:rPr>
                <w:rFonts w:ascii="Arial" w:hAnsi="Arial" w:cs="Arial"/>
                <w:sz w:val="16"/>
              </w:rPr>
              <w:t xml:space="preserve"> (</w:t>
            </w:r>
            <w:r w:rsidR="00812609" w:rsidRPr="00A63AE9">
              <w:rPr>
                <w:rFonts w:ascii="Arial" w:hAnsi="Arial" w:cs="Arial"/>
                <w:sz w:val="16"/>
              </w:rPr>
              <w:t>kol.</w:t>
            </w:r>
            <w:r w:rsidRPr="00A63AE9">
              <w:rPr>
                <w:rFonts w:ascii="Arial" w:hAnsi="Arial" w:cs="Arial"/>
                <w:sz w:val="16"/>
              </w:rPr>
              <w:t>4</w:t>
            </w:r>
            <w:r w:rsidR="00812609" w:rsidRPr="00A63AE9">
              <w:rPr>
                <w:rFonts w:ascii="Arial" w:hAnsi="Arial" w:cs="Arial"/>
                <w:sz w:val="16"/>
              </w:rPr>
              <w:t xml:space="preserve"> </w:t>
            </w:r>
            <w:r w:rsidRPr="00A63AE9">
              <w:rPr>
                <w:rFonts w:ascii="Arial" w:hAnsi="Arial" w:cs="Arial"/>
                <w:sz w:val="16"/>
              </w:rPr>
              <w:t>-</w:t>
            </w:r>
            <w:r w:rsidR="00812609" w:rsidRPr="00A63AE9">
              <w:rPr>
                <w:rFonts w:ascii="Arial" w:hAnsi="Arial" w:cs="Arial"/>
                <w:sz w:val="16"/>
              </w:rPr>
              <w:t xml:space="preserve"> kol.</w:t>
            </w:r>
            <w:r w:rsidRPr="00A63AE9">
              <w:rPr>
                <w:rFonts w:ascii="Arial" w:hAnsi="Arial" w:cs="Arial"/>
                <w:sz w:val="16"/>
              </w:rPr>
              <w:t>5)</w:t>
            </w:r>
          </w:p>
        </w:tc>
      </w:tr>
      <w:tr w:rsidR="00CE2A6C" w14:paraId="57DC339B" w14:textId="77777777" w:rsidTr="00CE2A6C">
        <w:trPr>
          <w:trHeight w:val="13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14:paraId="5266E495" w14:textId="77777777" w:rsidR="00CE2A6C" w:rsidRPr="00A14FD2" w:rsidRDefault="00CE2A6C" w:rsidP="00BE0540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5954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14:paraId="505C184C" w14:textId="77777777" w:rsidR="00CE2A6C" w:rsidRPr="00221A3C" w:rsidRDefault="00CE2A6C" w:rsidP="00BE0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14:paraId="781CF239" w14:textId="77777777" w:rsidR="00CE2A6C" w:rsidRPr="00221A3C" w:rsidRDefault="00CE2A6C" w:rsidP="00BE0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14:paraId="09857404" w14:textId="77777777" w:rsidR="00CE2A6C" w:rsidRPr="00221A3C" w:rsidRDefault="00CE2A6C" w:rsidP="00BE0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14:paraId="5FC061F1" w14:textId="77777777" w:rsidR="00CE2A6C" w:rsidRPr="00221A3C" w:rsidRDefault="00CE2A6C" w:rsidP="00BE0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14:paraId="727A45FF" w14:textId="77777777" w:rsidR="00CE2A6C" w:rsidRPr="00221A3C" w:rsidRDefault="00CE2A6C" w:rsidP="00BE0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1528" w14:paraId="37861A2A" w14:textId="77777777" w:rsidTr="00CE2A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35B4B7C5" w14:textId="77777777" w:rsidR="00B664BD" w:rsidRPr="00A14FD2" w:rsidRDefault="00B664BD" w:rsidP="00BE0540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70FAE112" w14:textId="77777777" w:rsidR="00B664BD" w:rsidRPr="00221A3C" w:rsidRDefault="00B664BD" w:rsidP="00BE0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63996DF1" w14:textId="77777777" w:rsidR="00902FC8" w:rsidRPr="00221A3C" w:rsidRDefault="00902FC8" w:rsidP="00902F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101BA0E1" w14:textId="77777777" w:rsidR="00B664BD" w:rsidRPr="00221A3C" w:rsidRDefault="00B664BD" w:rsidP="00BE0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0EF7818D" w14:textId="77777777" w:rsidR="00B664BD" w:rsidRPr="00221A3C" w:rsidRDefault="00B664BD" w:rsidP="000A36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4831BF56" w14:textId="77777777" w:rsidR="00B664BD" w:rsidRPr="00221A3C" w:rsidRDefault="00B664BD" w:rsidP="00BE0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3F07" w14:paraId="0980ED35" w14:textId="77777777" w:rsidTr="00902FC8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14:paraId="2EA68185" w14:textId="77777777" w:rsidR="00B664BD" w:rsidRPr="00A14FD2" w:rsidRDefault="00B664BD" w:rsidP="00BE0540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14:paraId="44C39100" w14:textId="77777777" w:rsidR="00B664BD" w:rsidRPr="00221A3C" w:rsidRDefault="00B664BD" w:rsidP="00BE0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14:paraId="1D9E83FF" w14:textId="77777777" w:rsidR="00B664BD" w:rsidRPr="00221A3C" w:rsidRDefault="00B664BD" w:rsidP="00BE0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14:paraId="653A7CB1" w14:textId="77777777" w:rsidR="00B664BD" w:rsidRPr="00221A3C" w:rsidRDefault="00B664BD" w:rsidP="00BE0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14:paraId="0FCE6ED7" w14:textId="77777777" w:rsidR="00B664BD" w:rsidRPr="00221A3C" w:rsidRDefault="00B664BD" w:rsidP="00BE0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14:paraId="7D7EEE17" w14:textId="77777777" w:rsidR="00B664BD" w:rsidRPr="00221A3C" w:rsidRDefault="00B664BD" w:rsidP="000A36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1528" w14:paraId="43F453BA" w14:textId="77777777" w:rsidTr="00CE2A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3218BFAE" w14:textId="77777777" w:rsidR="00B664BD" w:rsidRPr="00A14FD2" w:rsidRDefault="00B664BD" w:rsidP="00BE0540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7A7E3D3D" w14:textId="77777777" w:rsidR="00B664BD" w:rsidRPr="00221A3C" w:rsidRDefault="00B664BD" w:rsidP="00BE0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580054DB" w14:textId="77777777" w:rsidR="00B664BD" w:rsidRPr="00221A3C" w:rsidRDefault="00B664BD" w:rsidP="00BE0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1FC42D9A" w14:textId="77777777" w:rsidR="00B664BD" w:rsidRPr="00221A3C" w:rsidRDefault="00B664BD" w:rsidP="00BE0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441630D5" w14:textId="77777777" w:rsidR="00B664BD" w:rsidRPr="00221A3C" w:rsidRDefault="00B664BD" w:rsidP="00BE0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25C2496" w14:textId="77777777" w:rsidR="00B664BD" w:rsidRPr="00221A3C" w:rsidRDefault="00B664BD" w:rsidP="00BE0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3F07" w14:paraId="7EDB1578" w14:textId="77777777" w:rsidTr="00902FC8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14:paraId="0F3CDA1E" w14:textId="77777777" w:rsidR="00B664BD" w:rsidRPr="00A14FD2" w:rsidRDefault="00B664BD" w:rsidP="00BE0540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14:paraId="2C8878AE" w14:textId="77777777" w:rsidR="00B664BD" w:rsidRPr="00221A3C" w:rsidRDefault="00B664BD" w:rsidP="00BE0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14:paraId="0A8A8581" w14:textId="77777777" w:rsidR="00B664BD" w:rsidRPr="00221A3C" w:rsidRDefault="00B664BD" w:rsidP="00BE0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14:paraId="7F30549D" w14:textId="77777777" w:rsidR="00B664BD" w:rsidRPr="00221A3C" w:rsidRDefault="00B664BD" w:rsidP="00BE0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14:paraId="7C2B186C" w14:textId="77777777" w:rsidR="00B664BD" w:rsidRPr="00221A3C" w:rsidRDefault="00B664BD" w:rsidP="00BE0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vAlign w:val="center"/>
          </w:tcPr>
          <w:p w14:paraId="1C54DE26" w14:textId="77777777" w:rsidR="00B664BD" w:rsidRPr="00221A3C" w:rsidRDefault="00B664BD" w:rsidP="00BE0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2FC8" w14:paraId="7783CCAB" w14:textId="77777777" w:rsidTr="00CE2A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35D3893E" w14:textId="77777777" w:rsidR="003B0BDF" w:rsidRPr="00A14FD2" w:rsidRDefault="003B0BDF" w:rsidP="00BE0540">
            <w:pPr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0F44D1B0" w14:textId="77777777" w:rsidR="003B0BDF" w:rsidRPr="00221A3C" w:rsidRDefault="003B0BDF" w:rsidP="00BE0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5E2D0F53" w14:textId="77777777" w:rsidR="003B0BDF" w:rsidRPr="00221A3C" w:rsidRDefault="003B0BDF" w:rsidP="00BE0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01B1BA73" w14:textId="77777777" w:rsidR="003B0BDF" w:rsidRPr="00221A3C" w:rsidRDefault="003B0BDF" w:rsidP="00BE0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1A4A7258" w14:textId="77777777" w:rsidR="003B0BDF" w:rsidRPr="00221A3C" w:rsidRDefault="003B0BDF" w:rsidP="00BE0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35116606" w14:textId="77777777" w:rsidR="003B0BDF" w:rsidRPr="00221A3C" w:rsidRDefault="003B0BDF" w:rsidP="00BE05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26E8" w14:paraId="4C3C93E6" w14:textId="77777777" w:rsidTr="002626E8">
        <w:tblPrEx>
          <w:tblBorders>
            <w:top w:val="single" w:sz="12" w:space="0" w:color="D9D9D9" w:themeColor="background1" w:themeShade="D9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3358" w:type="dxa"/>
          <w:trHeight w:val="416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164FA9D2" w14:textId="77777777" w:rsidR="00564E5E" w:rsidRPr="00643F07" w:rsidRDefault="009C2283" w:rsidP="000A36FF">
            <w:pPr>
              <w:jc w:val="center"/>
              <w:rPr>
                <w:rFonts w:ascii="Arial" w:hAnsi="Arial" w:cs="Arial"/>
                <w:b/>
              </w:rPr>
            </w:pPr>
            <w:r w:rsidRPr="00643F07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2268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09328DC5" w14:textId="77777777" w:rsidR="00A14FD2" w:rsidRPr="008F7FA3" w:rsidRDefault="00A14FD2" w:rsidP="00A14F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7375860C" w14:textId="77777777" w:rsidR="00564E5E" w:rsidRPr="008F7FA3" w:rsidRDefault="00564E5E" w:rsidP="00BE0540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7EA45F22" w14:textId="77777777" w:rsidR="00564E5E" w:rsidRPr="008F7FA3" w:rsidRDefault="00564E5E" w:rsidP="00BE05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02E2A766" w14:textId="77777777" w:rsidR="00564E5E" w:rsidRPr="008F7FA3" w:rsidRDefault="00564E5E" w:rsidP="00BE0540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B02BFF7" w14:textId="77777777" w:rsidR="000C0826" w:rsidRPr="000C0826" w:rsidRDefault="000C0826" w:rsidP="00DE2178">
      <w:pPr>
        <w:spacing w:line="240" w:lineRule="auto"/>
        <w:rPr>
          <w:rFonts w:ascii="Arial" w:hAnsi="Arial" w:cs="Arial"/>
          <w:sz w:val="24"/>
        </w:rPr>
      </w:pPr>
    </w:p>
    <w:p w14:paraId="438B364E" w14:textId="77777777" w:rsidR="000C0826" w:rsidRDefault="003B73ED" w:rsidP="00DE2178">
      <w:pPr>
        <w:spacing w:line="240" w:lineRule="auto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 xml:space="preserve">  </w:t>
      </w:r>
      <w:r w:rsidR="000C0826" w:rsidRPr="00F856B1">
        <w:rPr>
          <w:rFonts w:ascii="Arial" w:hAnsi="Arial" w:cs="Arial"/>
          <w:i/>
          <w:sz w:val="20"/>
        </w:rPr>
        <w:t>Data: …………………………</w:t>
      </w:r>
      <w:r w:rsidR="000C0826" w:rsidRPr="00F856B1">
        <w:rPr>
          <w:rFonts w:ascii="Arial" w:hAnsi="Arial" w:cs="Arial"/>
          <w:i/>
          <w:sz w:val="20"/>
        </w:rPr>
        <w:tab/>
      </w:r>
      <w:r w:rsidR="000C0826" w:rsidRPr="00F856B1">
        <w:rPr>
          <w:rFonts w:ascii="Arial" w:hAnsi="Arial" w:cs="Arial"/>
          <w:i/>
          <w:sz w:val="20"/>
        </w:rPr>
        <w:tab/>
      </w:r>
      <w:r>
        <w:rPr>
          <w:rFonts w:ascii="Arial" w:hAnsi="Arial" w:cs="Arial"/>
          <w:i/>
          <w:sz w:val="20"/>
        </w:rPr>
        <w:t xml:space="preserve"> </w:t>
      </w:r>
      <w:r w:rsidR="000C0826" w:rsidRPr="00F856B1">
        <w:rPr>
          <w:rFonts w:ascii="Arial" w:hAnsi="Arial" w:cs="Arial"/>
          <w:i/>
          <w:sz w:val="20"/>
        </w:rPr>
        <w:tab/>
        <w:t>Inspektor</w:t>
      </w:r>
      <w:r w:rsidR="003F30A6">
        <w:rPr>
          <w:rFonts w:ascii="Arial" w:hAnsi="Arial" w:cs="Arial"/>
          <w:i/>
          <w:sz w:val="20"/>
        </w:rPr>
        <w:t xml:space="preserve"> </w:t>
      </w:r>
      <w:r w:rsidR="000C0826" w:rsidRPr="00F856B1">
        <w:rPr>
          <w:rFonts w:ascii="Arial" w:hAnsi="Arial" w:cs="Arial"/>
          <w:i/>
          <w:sz w:val="20"/>
        </w:rPr>
        <w:t xml:space="preserve"> nadzoru</w:t>
      </w:r>
      <w:r w:rsidR="000C0826" w:rsidRPr="00F856B1">
        <w:rPr>
          <w:rFonts w:ascii="Arial" w:hAnsi="Arial" w:cs="Arial"/>
          <w:i/>
          <w:sz w:val="20"/>
        </w:rPr>
        <w:tab/>
      </w:r>
      <w:r w:rsidR="000C0826" w:rsidRPr="00F856B1">
        <w:rPr>
          <w:rFonts w:ascii="Arial" w:hAnsi="Arial" w:cs="Arial"/>
          <w:i/>
          <w:sz w:val="20"/>
        </w:rPr>
        <w:tab/>
      </w:r>
      <w:r w:rsidR="008368A9">
        <w:rPr>
          <w:rFonts w:ascii="Arial" w:hAnsi="Arial" w:cs="Arial"/>
          <w:i/>
          <w:sz w:val="20"/>
        </w:rPr>
        <w:t xml:space="preserve"> </w:t>
      </w:r>
      <w:r w:rsidR="008368A9">
        <w:rPr>
          <w:rFonts w:ascii="Arial" w:hAnsi="Arial" w:cs="Arial"/>
          <w:i/>
          <w:sz w:val="20"/>
        </w:rPr>
        <w:tab/>
      </w:r>
      <w:r w:rsidR="000C0826" w:rsidRPr="00F856B1">
        <w:rPr>
          <w:rFonts w:ascii="Arial" w:hAnsi="Arial" w:cs="Arial"/>
          <w:i/>
          <w:sz w:val="20"/>
        </w:rPr>
        <w:tab/>
        <w:t>Przedstawiciel</w:t>
      </w:r>
      <w:r w:rsidR="000C0826" w:rsidRPr="00F856B1">
        <w:rPr>
          <w:rFonts w:ascii="Arial" w:hAnsi="Arial" w:cs="Arial"/>
          <w:i/>
          <w:sz w:val="20"/>
        </w:rPr>
        <w:tab/>
      </w:r>
      <w:r w:rsidR="000C0826" w:rsidRPr="00F856B1">
        <w:rPr>
          <w:rFonts w:ascii="Arial" w:hAnsi="Arial" w:cs="Arial"/>
          <w:i/>
          <w:sz w:val="20"/>
        </w:rPr>
        <w:tab/>
      </w:r>
      <w:r>
        <w:rPr>
          <w:rFonts w:ascii="Arial" w:hAnsi="Arial" w:cs="Arial"/>
          <w:i/>
          <w:sz w:val="20"/>
        </w:rPr>
        <w:t xml:space="preserve">    </w:t>
      </w:r>
      <w:r w:rsidR="008368A9">
        <w:rPr>
          <w:rFonts w:ascii="Arial" w:hAnsi="Arial" w:cs="Arial"/>
          <w:i/>
          <w:sz w:val="20"/>
        </w:rPr>
        <w:tab/>
      </w:r>
      <w:r w:rsidR="008368A9">
        <w:rPr>
          <w:rFonts w:ascii="Arial" w:hAnsi="Arial" w:cs="Arial"/>
          <w:i/>
          <w:sz w:val="20"/>
        </w:rPr>
        <w:tab/>
      </w:r>
      <w:r>
        <w:rPr>
          <w:rFonts w:ascii="Arial" w:hAnsi="Arial" w:cs="Arial"/>
          <w:i/>
          <w:sz w:val="20"/>
        </w:rPr>
        <w:t xml:space="preserve">         </w:t>
      </w:r>
      <w:r w:rsidR="000C0826" w:rsidRPr="00F856B1">
        <w:rPr>
          <w:rFonts w:ascii="Arial" w:hAnsi="Arial" w:cs="Arial"/>
          <w:i/>
          <w:sz w:val="20"/>
        </w:rPr>
        <w:t>Wykonawca</w:t>
      </w:r>
    </w:p>
    <w:p w14:paraId="4EAF246E" w14:textId="77777777" w:rsidR="00CA59B1" w:rsidRPr="00F856B1" w:rsidRDefault="008368A9" w:rsidP="00DE2178">
      <w:pPr>
        <w:spacing w:line="240" w:lineRule="auto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ab/>
      </w:r>
      <w:r>
        <w:rPr>
          <w:rFonts w:ascii="Arial" w:hAnsi="Arial" w:cs="Arial"/>
          <w:i/>
          <w:sz w:val="20"/>
        </w:rPr>
        <w:tab/>
      </w:r>
      <w:r>
        <w:rPr>
          <w:rFonts w:ascii="Arial" w:hAnsi="Arial" w:cs="Arial"/>
          <w:i/>
          <w:sz w:val="20"/>
        </w:rPr>
        <w:tab/>
      </w:r>
      <w:r>
        <w:rPr>
          <w:rFonts w:ascii="Arial" w:hAnsi="Arial" w:cs="Arial"/>
          <w:i/>
          <w:sz w:val="20"/>
        </w:rPr>
        <w:tab/>
      </w:r>
      <w:r>
        <w:rPr>
          <w:rFonts w:ascii="Arial" w:hAnsi="Arial" w:cs="Arial"/>
          <w:i/>
          <w:sz w:val="20"/>
        </w:rPr>
        <w:tab/>
      </w:r>
      <w:r>
        <w:rPr>
          <w:rFonts w:ascii="Arial" w:hAnsi="Arial" w:cs="Arial"/>
          <w:i/>
          <w:sz w:val="20"/>
        </w:rPr>
        <w:tab/>
      </w:r>
      <w:r>
        <w:rPr>
          <w:rFonts w:ascii="Arial" w:hAnsi="Arial" w:cs="Arial"/>
          <w:i/>
          <w:sz w:val="20"/>
        </w:rPr>
        <w:tab/>
      </w:r>
      <w:r>
        <w:rPr>
          <w:rFonts w:ascii="Arial" w:hAnsi="Arial" w:cs="Arial"/>
          <w:i/>
          <w:sz w:val="20"/>
        </w:rPr>
        <w:tab/>
      </w:r>
      <w:r>
        <w:rPr>
          <w:rFonts w:ascii="Arial" w:hAnsi="Arial" w:cs="Arial"/>
          <w:i/>
          <w:sz w:val="20"/>
        </w:rPr>
        <w:tab/>
      </w:r>
      <w:r>
        <w:rPr>
          <w:rFonts w:ascii="Arial" w:hAnsi="Arial" w:cs="Arial"/>
          <w:i/>
          <w:sz w:val="20"/>
        </w:rPr>
        <w:tab/>
      </w:r>
      <w:r>
        <w:rPr>
          <w:rFonts w:ascii="Arial" w:hAnsi="Arial" w:cs="Arial"/>
          <w:i/>
          <w:sz w:val="20"/>
        </w:rPr>
        <w:tab/>
        <w:t xml:space="preserve">    Użytkownika / realizator</w:t>
      </w:r>
    </w:p>
    <w:p w14:paraId="30155E7D" w14:textId="77777777" w:rsidR="000C0826" w:rsidRDefault="000C0826" w:rsidP="00DE2178">
      <w:pPr>
        <w:spacing w:line="240" w:lineRule="auto"/>
        <w:rPr>
          <w:rFonts w:ascii="Arial" w:hAnsi="Arial" w:cs="Arial"/>
          <w:sz w:val="20"/>
        </w:rPr>
      </w:pPr>
    </w:p>
    <w:p w14:paraId="3ED6A2AC" w14:textId="77777777" w:rsidR="003B73ED" w:rsidRPr="000C0826" w:rsidRDefault="003B73ED" w:rsidP="00DE2178">
      <w:pPr>
        <w:spacing w:line="240" w:lineRule="auto"/>
        <w:rPr>
          <w:rFonts w:ascii="Arial" w:hAnsi="Arial" w:cs="Arial"/>
          <w:sz w:val="20"/>
        </w:rPr>
      </w:pPr>
    </w:p>
    <w:p w14:paraId="4B2B8257" w14:textId="77777777" w:rsidR="000C0826" w:rsidRPr="000C0826" w:rsidRDefault="000C0826" w:rsidP="00DE2178">
      <w:pPr>
        <w:spacing w:line="240" w:lineRule="auto"/>
        <w:rPr>
          <w:rFonts w:ascii="Arial" w:hAnsi="Arial" w:cs="Arial"/>
          <w:sz w:val="20"/>
        </w:rPr>
      </w:pPr>
      <w:r w:rsidRPr="000C0826">
        <w:rPr>
          <w:rFonts w:ascii="Arial" w:hAnsi="Arial" w:cs="Arial"/>
          <w:sz w:val="20"/>
        </w:rPr>
        <w:tab/>
      </w:r>
      <w:r w:rsidRPr="000C0826">
        <w:rPr>
          <w:rFonts w:ascii="Arial" w:hAnsi="Arial" w:cs="Arial"/>
          <w:sz w:val="20"/>
        </w:rPr>
        <w:tab/>
      </w:r>
      <w:r w:rsidRPr="000C0826">
        <w:rPr>
          <w:rFonts w:ascii="Arial" w:hAnsi="Arial" w:cs="Arial"/>
          <w:sz w:val="20"/>
        </w:rPr>
        <w:tab/>
      </w:r>
      <w:r w:rsidRPr="000C0826">
        <w:rPr>
          <w:rFonts w:ascii="Arial" w:hAnsi="Arial" w:cs="Arial"/>
          <w:sz w:val="20"/>
        </w:rPr>
        <w:tab/>
      </w:r>
      <w:r w:rsidRPr="000C0826">
        <w:rPr>
          <w:rFonts w:ascii="Arial" w:hAnsi="Arial" w:cs="Arial"/>
          <w:sz w:val="20"/>
        </w:rPr>
        <w:tab/>
        <w:t>……………………………</w:t>
      </w:r>
      <w:r w:rsidR="00BF2B8F">
        <w:rPr>
          <w:rFonts w:ascii="Arial" w:hAnsi="Arial" w:cs="Arial"/>
          <w:sz w:val="20"/>
        </w:rPr>
        <w:t>………</w:t>
      </w:r>
      <w:r w:rsidR="00BF2B8F">
        <w:rPr>
          <w:rFonts w:ascii="Arial" w:hAnsi="Arial" w:cs="Arial"/>
          <w:sz w:val="20"/>
        </w:rPr>
        <w:tab/>
      </w:r>
      <w:r w:rsidR="00BF2B8F">
        <w:rPr>
          <w:rFonts w:ascii="Arial" w:hAnsi="Arial" w:cs="Arial"/>
          <w:sz w:val="20"/>
        </w:rPr>
        <w:tab/>
      </w:r>
      <w:r w:rsidR="003B73ED">
        <w:rPr>
          <w:rFonts w:ascii="Arial" w:hAnsi="Arial" w:cs="Arial"/>
          <w:sz w:val="20"/>
        </w:rPr>
        <w:t xml:space="preserve">         </w:t>
      </w:r>
      <w:r w:rsidR="00BF2B8F">
        <w:rPr>
          <w:rFonts w:ascii="Arial" w:hAnsi="Arial" w:cs="Arial"/>
          <w:sz w:val="20"/>
        </w:rPr>
        <w:t>……………………………………</w:t>
      </w:r>
      <w:r w:rsidRPr="000C0826">
        <w:rPr>
          <w:rFonts w:ascii="Arial" w:hAnsi="Arial" w:cs="Arial"/>
          <w:sz w:val="20"/>
        </w:rPr>
        <w:tab/>
      </w:r>
      <w:r w:rsidR="00BF2B8F">
        <w:rPr>
          <w:rFonts w:ascii="Arial" w:hAnsi="Arial" w:cs="Arial"/>
          <w:sz w:val="20"/>
        </w:rPr>
        <w:tab/>
      </w:r>
      <w:r w:rsidR="003B73ED">
        <w:rPr>
          <w:rFonts w:ascii="Arial" w:hAnsi="Arial" w:cs="Arial"/>
          <w:sz w:val="20"/>
        </w:rPr>
        <w:t xml:space="preserve">   </w:t>
      </w:r>
      <w:r w:rsidRPr="000C0826">
        <w:rPr>
          <w:rFonts w:ascii="Arial" w:hAnsi="Arial" w:cs="Arial"/>
          <w:sz w:val="20"/>
        </w:rPr>
        <w:t>…………………………</w:t>
      </w:r>
      <w:r w:rsidR="00BF2B8F">
        <w:rPr>
          <w:rFonts w:ascii="Arial" w:hAnsi="Arial" w:cs="Arial"/>
          <w:sz w:val="20"/>
        </w:rPr>
        <w:t>…………</w:t>
      </w:r>
    </w:p>
    <w:sectPr w:rsidR="000C0826" w:rsidRPr="000C0826" w:rsidSect="00A14FD2">
      <w:footerReference w:type="default" r:id="rId10"/>
      <w:footerReference w:type="first" r:id="rId11"/>
      <w:pgSz w:w="16838" w:h="11906" w:orient="landscape"/>
      <w:pgMar w:top="1702" w:right="567" w:bottom="1340" w:left="567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8CCFE" w14:textId="77777777" w:rsidR="00F84EB7" w:rsidRDefault="00F84EB7" w:rsidP="00BA76DE">
      <w:pPr>
        <w:spacing w:after="0" w:line="240" w:lineRule="auto"/>
      </w:pPr>
      <w:r>
        <w:separator/>
      </w:r>
    </w:p>
  </w:endnote>
  <w:endnote w:type="continuationSeparator" w:id="0">
    <w:p w14:paraId="6C2F86B5" w14:textId="77777777" w:rsidR="00F84EB7" w:rsidRDefault="00F84EB7" w:rsidP="00BA7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9E26E" w14:textId="77777777" w:rsidR="00D83F82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1230DF">
      <w:rPr>
        <w:noProof/>
      </w:rPr>
      <w:t>2</w:t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226"/>
      <w:gridCol w:w="1692"/>
      <w:gridCol w:w="1692"/>
      <w:gridCol w:w="2215"/>
      <w:gridCol w:w="2812"/>
    </w:tblGrid>
    <w:tr w:rsidR="00D83F82" w14:paraId="63B824E6" w14:textId="77777777">
      <w:tc>
        <w:tcPr>
          <w:tcW w:w="0" w:type="auto"/>
          <w:vAlign w:val="center"/>
        </w:tcPr>
        <w:p w14:paraId="2B606A1B" w14:textId="77777777" w:rsidR="00D83F82" w:rsidRDefault="00000000">
          <w:pPr>
            <w:spacing w:line="240" w:lineRule="auto"/>
          </w:pPr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2CD366FA" w14:textId="77777777" w:rsidR="00D83F82" w:rsidRDefault="00000000">
          <w:pPr>
            <w:spacing w:line="240" w:lineRule="auto"/>
          </w:pPr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45223E24" w14:textId="77777777" w:rsidR="00D83F82" w:rsidRDefault="00000000">
          <w:pPr>
            <w:spacing w:line="240" w:lineRule="auto"/>
          </w:pPr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4DB6C331" w14:textId="77777777" w:rsidR="00D83F82" w:rsidRDefault="00000000">
          <w:pPr>
            <w:spacing w:line="240" w:lineRule="auto"/>
          </w:pPr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776B2004" w14:textId="77777777" w:rsidR="00D83F82" w:rsidRDefault="00000000">
          <w:pPr>
            <w:spacing w:line="240" w:lineRule="auto"/>
          </w:pPr>
          <w:r>
            <w:rPr>
              <w:sz w:val="16"/>
            </w:rPr>
            <w:t>Data modyfikacji</w:t>
          </w:r>
        </w:p>
      </w:tc>
    </w:tr>
    <w:tr w:rsidR="00D83F82" w14:paraId="4F49C4AE" w14:textId="77777777">
      <w:tc>
        <w:tcPr>
          <w:tcW w:w="0" w:type="auto"/>
          <w:vAlign w:val="center"/>
        </w:tcPr>
        <w:p w14:paraId="2A6C77AE" w14:textId="77777777" w:rsidR="00D83F82" w:rsidRDefault="00000000">
          <w:pPr>
            <w:spacing w:line="240" w:lineRule="auto"/>
          </w:pPr>
          <w:r>
            <w:rPr>
              <w:sz w:val="16"/>
            </w:rPr>
            <w:t>Finalna</w:t>
          </w:r>
        </w:p>
      </w:tc>
      <w:tc>
        <w:tcPr>
          <w:tcW w:w="0" w:type="auto"/>
          <w:vAlign w:val="center"/>
        </w:tcPr>
        <w:p w14:paraId="1E3805CF" w14:textId="77777777" w:rsidR="00D83F82" w:rsidRDefault="00000000">
          <w:pPr>
            <w:spacing w:line="240" w:lineRule="auto"/>
          </w:pPr>
          <w:r>
            <w:rPr>
              <w:sz w:val="16"/>
            </w:rPr>
            <w:t>330466187</w:t>
          </w:r>
        </w:p>
      </w:tc>
      <w:tc>
        <w:tcPr>
          <w:tcW w:w="0" w:type="auto"/>
          <w:vAlign w:val="center"/>
        </w:tcPr>
        <w:p w14:paraId="6643A77F" w14:textId="77777777" w:rsidR="00D83F82" w:rsidRDefault="00000000">
          <w:pPr>
            <w:spacing w:line="240" w:lineRule="auto"/>
          </w:pPr>
          <w:r>
            <w:rPr>
              <w:sz w:val="16"/>
            </w:rPr>
            <w:t>333979706</w:t>
          </w:r>
        </w:p>
      </w:tc>
      <w:tc>
        <w:tcPr>
          <w:tcW w:w="0" w:type="auto"/>
          <w:vAlign w:val="center"/>
        </w:tcPr>
        <w:p w14:paraId="4C7D900C" w14:textId="77777777" w:rsidR="00D83F82" w:rsidRDefault="00000000">
          <w:pPr>
            <w:spacing w:line="240" w:lineRule="auto"/>
          </w:pPr>
          <w:r>
            <w:rPr>
              <w:sz w:val="16"/>
            </w:rPr>
            <w:t>Zaakceptowana</w:t>
          </w:r>
        </w:p>
      </w:tc>
      <w:tc>
        <w:tcPr>
          <w:tcW w:w="0" w:type="auto"/>
          <w:vAlign w:val="center"/>
        </w:tcPr>
        <w:p w14:paraId="080BFF32" w14:textId="77777777" w:rsidR="00D83F82" w:rsidRDefault="00000000">
          <w:pPr>
            <w:spacing w:line="240" w:lineRule="auto"/>
          </w:pPr>
          <w:r>
            <w:rPr>
              <w:sz w:val="16"/>
            </w:rPr>
            <w:t>2026-01-15 15:59:10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F7AEE" w14:textId="77777777" w:rsidR="00D83F82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226"/>
      <w:gridCol w:w="1692"/>
      <w:gridCol w:w="1692"/>
      <w:gridCol w:w="2215"/>
      <w:gridCol w:w="2812"/>
    </w:tblGrid>
    <w:tr w:rsidR="00D83F82" w14:paraId="1A9CACA1" w14:textId="77777777">
      <w:tc>
        <w:tcPr>
          <w:tcW w:w="0" w:type="auto"/>
          <w:vAlign w:val="center"/>
        </w:tcPr>
        <w:p w14:paraId="456BC79D" w14:textId="77777777" w:rsidR="00D83F82" w:rsidRDefault="00000000">
          <w:pPr>
            <w:spacing w:line="240" w:lineRule="auto"/>
          </w:pPr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52D5B2FE" w14:textId="77777777" w:rsidR="00D83F82" w:rsidRDefault="00000000">
          <w:pPr>
            <w:spacing w:line="240" w:lineRule="auto"/>
          </w:pPr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6B4095C2" w14:textId="77777777" w:rsidR="00D83F82" w:rsidRDefault="00000000">
          <w:pPr>
            <w:spacing w:line="240" w:lineRule="auto"/>
          </w:pPr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27BE2B5D" w14:textId="77777777" w:rsidR="00D83F82" w:rsidRDefault="00000000">
          <w:pPr>
            <w:spacing w:line="240" w:lineRule="auto"/>
          </w:pPr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45925A3D" w14:textId="77777777" w:rsidR="00D83F82" w:rsidRDefault="00000000">
          <w:pPr>
            <w:spacing w:line="240" w:lineRule="auto"/>
          </w:pPr>
          <w:r>
            <w:rPr>
              <w:sz w:val="16"/>
            </w:rPr>
            <w:t>Data modyfikacji</w:t>
          </w:r>
        </w:p>
      </w:tc>
    </w:tr>
    <w:tr w:rsidR="00D83F82" w14:paraId="617A714B" w14:textId="77777777">
      <w:tc>
        <w:tcPr>
          <w:tcW w:w="0" w:type="auto"/>
          <w:vAlign w:val="center"/>
        </w:tcPr>
        <w:p w14:paraId="0797677F" w14:textId="77777777" w:rsidR="00D83F82" w:rsidRDefault="00000000">
          <w:pPr>
            <w:spacing w:line="240" w:lineRule="auto"/>
          </w:pPr>
          <w:r>
            <w:rPr>
              <w:sz w:val="16"/>
            </w:rPr>
            <w:t>Finalna</w:t>
          </w:r>
        </w:p>
      </w:tc>
      <w:tc>
        <w:tcPr>
          <w:tcW w:w="0" w:type="auto"/>
          <w:vAlign w:val="center"/>
        </w:tcPr>
        <w:p w14:paraId="566A1FCB" w14:textId="77777777" w:rsidR="00D83F82" w:rsidRDefault="00000000">
          <w:pPr>
            <w:spacing w:line="240" w:lineRule="auto"/>
          </w:pPr>
          <w:r>
            <w:rPr>
              <w:sz w:val="16"/>
            </w:rPr>
            <w:t>330466187</w:t>
          </w:r>
        </w:p>
      </w:tc>
      <w:tc>
        <w:tcPr>
          <w:tcW w:w="0" w:type="auto"/>
          <w:vAlign w:val="center"/>
        </w:tcPr>
        <w:p w14:paraId="4052927A" w14:textId="77777777" w:rsidR="00D83F82" w:rsidRDefault="00000000">
          <w:pPr>
            <w:spacing w:line="240" w:lineRule="auto"/>
          </w:pPr>
          <w:r>
            <w:rPr>
              <w:sz w:val="16"/>
            </w:rPr>
            <w:t>333979706</w:t>
          </w:r>
        </w:p>
      </w:tc>
      <w:tc>
        <w:tcPr>
          <w:tcW w:w="0" w:type="auto"/>
          <w:vAlign w:val="center"/>
        </w:tcPr>
        <w:p w14:paraId="3ACA2318" w14:textId="77777777" w:rsidR="00D83F82" w:rsidRDefault="00000000">
          <w:pPr>
            <w:spacing w:line="240" w:lineRule="auto"/>
          </w:pPr>
          <w:r>
            <w:rPr>
              <w:sz w:val="16"/>
            </w:rPr>
            <w:t>Zaakceptowana</w:t>
          </w:r>
        </w:p>
      </w:tc>
      <w:tc>
        <w:tcPr>
          <w:tcW w:w="0" w:type="auto"/>
          <w:vAlign w:val="center"/>
        </w:tcPr>
        <w:p w14:paraId="77B12236" w14:textId="77777777" w:rsidR="00D83F82" w:rsidRDefault="00000000">
          <w:pPr>
            <w:spacing w:line="240" w:lineRule="auto"/>
          </w:pPr>
          <w:r>
            <w:rPr>
              <w:sz w:val="16"/>
            </w:rPr>
            <w:t>2026-01-15 15:59:10</w:t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10F86" w14:textId="77777777" w:rsidR="00D83F82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1230DF">
      <w:rPr>
        <w:noProof/>
      </w:rPr>
      <w:t>2</w:t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226"/>
      <w:gridCol w:w="1692"/>
      <w:gridCol w:w="1692"/>
      <w:gridCol w:w="2215"/>
      <w:gridCol w:w="2812"/>
    </w:tblGrid>
    <w:tr w:rsidR="00D83F82" w14:paraId="618D40E8" w14:textId="77777777">
      <w:tc>
        <w:tcPr>
          <w:tcW w:w="0" w:type="auto"/>
          <w:vAlign w:val="center"/>
        </w:tcPr>
        <w:p w14:paraId="777D5347" w14:textId="77777777" w:rsidR="00D83F82" w:rsidRDefault="00000000">
          <w:pPr>
            <w:spacing w:line="240" w:lineRule="auto"/>
          </w:pPr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1DF0D590" w14:textId="77777777" w:rsidR="00D83F82" w:rsidRDefault="00000000">
          <w:pPr>
            <w:spacing w:line="240" w:lineRule="auto"/>
          </w:pPr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3B3DB813" w14:textId="77777777" w:rsidR="00D83F82" w:rsidRDefault="00000000">
          <w:pPr>
            <w:spacing w:line="240" w:lineRule="auto"/>
          </w:pPr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49CB84AC" w14:textId="77777777" w:rsidR="00D83F82" w:rsidRDefault="00000000">
          <w:pPr>
            <w:spacing w:line="240" w:lineRule="auto"/>
          </w:pPr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1FAD972C" w14:textId="77777777" w:rsidR="00D83F82" w:rsidRDefault="00000000">
          <w:pPr>
            <w:spacing w:line="240" w:lineRule="auto"/>
          </w:pPr>
          <w:r>
            <w:rPr>
              <w:sz w:val="16"/>
            </w:rPr>
            <w:t>Data modyfikacji</w:t>
          </w:r>
        </w:p>
      </w:tc>
    </w:tr>
    <w:tr w:rsidR="00D83F82" w14:paraId="5B379CB9" w14:textId="77777777">
      <w:tc>
        <w:tcPr>
          <w:tcW w:w="0" w:type="auto"/>
          <w:vAlign w:val="center"/>
        </w:tcPr>
        <w:p w14:paraId="030000E4" w14:textId="77777777" w:rsidR="00D83F82" w:rsidRDefault="00000000">
          <w:pPr>
            <w:spacing w:line="240" w:lineRule="auto"/>
          </w:pPr>
          <w:r>
            <w:rPr>
              <w:sz w:val="16"/>
            </w:rPr>
            <w:t>Finalna</w:t>
          </w:r>
        </w:p>
      </w:tc>
      <w:tc>
        <w:tcPr>
          <w:tcW w:w="0" w:type="auto"/>
          <w:vAlign w:val="center"/>
        </w:tcPr>
        <w:p w14:paraId="322EE0ED" w14:textId="77777777" w:rsidR="00D83F82" w:rsidRDefault="00000000">
          <w:pPr>
            <w:spacing w:line="240" w:lineRule="auto"/>
          </w:pPr>
          <w:r>
            <w:rPr>
              <w:sz w:val="16"/>
            </w:rPr>
            <w:t>330466187</w:t>
          </w:r>
        </w:p>
      </w:tc>
      <w:tc>
        <w:tcPr>
          <w:tcW w:w="0" w:type="auto"/>
          <w:vAlign w:val="center"/>
        </w:tcPr>
        <w:p w14:paraId="4B77C37C" w14:textId="77777777" w:rsidR="00D83F82" w:rsidRDefault="00000000">
          <w:pPr>
            <w:spacing w:line="240" w:lineRule="auto"/>
          </w:pPr>
          <w:r>
            <w:rPr>
              <w:sz w:val="16"/>
            </w:rPr>
            <w:t>333979706</w:t>
          </w:r>
        </w:p>
      </w:tc>
      <w:tc>
        <w:tcPr>
          <w:tcW w:w="0" w:type="auto"/>
          <w:vAlign w:val="center"/>
        </w:tcPr>
        <w:p w14:paraId="4C933F4B" w14:textId="77777777" w:rsidR="00D83F82" w:rsidRDefault="00000000">
          <w:pPr>
            <w:spacing w:line="240" w:lineRule="auto"/>
          </w:pPr>
          <w:r>
            <w:rPr>
              <w:sz w:val="16"/>
            </w:rPr>
            <w:t>Zaakceptowana</w:t>
          </w:r>
        </w:p>
      </w:tc>
      <w:tc>
        <w:tcPr>
          <w:tcW w:w="0" w:type="auto"/>
          <w:vAlign w:val="center"/>
        </w:tcPr>
        <w:p w14:paraId="47EFF284" w14:textId="77777777" w:rsidR="00D83F82" w:rsidRDefault="00000000">
          <w:pPr>
            <w:spacing w:line="240" w:lineRule="auto"/>
          </w:pPr>
          <w:r>
            <w:rPr>
              <w:sz w:val="16"/>
            </w:rPr>
            <w:t>2026-01-15 15:59:10</w:t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4A98E" w14:textId="77777777" w:rsidR="00D83F82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996"/>
      <w:gridCol w:w="2758"/>
      <w:gridCol w:w="2758"/>
      <w:gridCol w:w="3609"/>
      <w:gridCol w:w="4583"/>
    </w:tblGrid>
    <w:tr w:rsidR="00D83F82" w14:paraId="22E92F50" w14:textId="77777777">
      <w:tc>
        <w:tcPr>
          <w:tcW w:w="0" w:type="auto"/>
          <w:vAlign w:val="center"/>
        </w:tcPr>
        <w:p w14:paraId="29295C78" w14:textId="77777777" w:rsidR="00D83F82" w:rsidRDefault="00000000">
          <w:pPr>
            <w:spacing w:line="240" w:lineRule="auto"/>
          </w:pPr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32CD1DB1" w14:textId="77777777" w:rsidR="00D83F82" w:rsidRDefault="00000000">
          <w:pPr>
            <w:spacing w:line="240" w:lineRule="auto"/>
          </w:pPr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01F8EEB0" w14:textId="77777777" w:rsidR="00D83F82" w:rsidRDefault="00000000">
          <w:pPr>
            <w:spacing w:line="240" w:lineRule="auto"/>
          </w:pPr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45E9922E" w14:textId="77777777" w:rsidR="00D83F82" w:rsidRDefault="00000000">
          <w:pPr>
            <w:spacing w:line="240" w:lineRule="auto"/>
          </w:pPr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2C99CA0D" w14:textId="77777777" w:rsidR="00D83F82" w:rsidRDefault="00000000">
          <w:pPr>
            <w:spacing w:line="240" w:lineRule="auto"/>
          </w:pPr>
          <w:r>
            <w:rPr>
              <w:sz w:val="16"/>
            </w:rPr>
            <w:t>Data modyfikacji</w:t>
          </w:r>
        </w:p>
      </w:tc>
    </w:tr>
    <w:tr w:rsidR="00D83F82" w14:paraId="4A0FF5B9" w14:textId="77777777">
      <w:tc>
        <w:tcPr>
          <w:tcW w:w="0" w:type="auto"/>
          <w:vAlign w:val="center"/>
        </w:tcPr>
        <w:p w14:paraId="66C8DAB0" w14:textId="77777777" w:rsidR="00D83F82" w:rsidRDefault="00000000">
          <w:pPr>
            <w:spacing w:line="240" w:lineRule="auto"/>
          </w:pPr>
          <w:r>
            <w:rPr>
              <w:sz w:val="16"/>
            </w:rPr>
            <w:t>Finalna</w:t>
          </w:r>
        </w:p>
      </w:tc>
      <w:tc>
        <w:tcPr>
          <w:tcW w:w="0" w:type="auto"/>
          <w:vAlign w:val="center"/>
        </w:tcPr>
        <w:p w14:paraId="427A8ED8" w14:textId="77777777" w:rsidR="00D83F82" w:rsidRDefault="00000000">
          <w:pPr>
            <w:spacing w:line="240" w:lineRule="auto"/>
          </w:pPr>
          <w:r>
            <w:rPr>
              <w:sz w:val="16"/>
            </w:rPr>
            <w:t>330466187</w:t>
          </w:r>
        </w:p>
      </w:tc>
      <w:tc>
        <w:tcPr>
          <w:tcW w:w="0" w:type="auto"/>
          <w:vAlign w:val="center"/>
        </w:tcPr>
        <w:p w14:paraId="72C6C670" w14:textId="77777777" w:rsidR="00D83F82" w:rsidRDefault="00000000">
          <w:pPr>
            <w:spacing w:line="240" w:lineRule="auto"/>
          </w:pPr>
          <w:r>
            <w:rPr>
              <w:sz w:val="16"/>
            </w:rPr>
            <w:t>333979706</w:t>
          </w:r>
        </w:p>
      </w:tc>
      <w:tc>
        <w:tcPr>
          <w:tcW w:w="0" w:type="auto"/>
          <w:vAlign w:val="center"/>
        </w:tcPr>
        <w:p w14:paraId="4EB7ABF3" w14:textId="77777777" w:rsidR="00D83F82" w:rsidRDefault="00000000">
          <w:pPr>
            <w:spacing w:line="240" w:lineRule="auto"/>
          </w:pPr>
          <w:r>
            <w:rPr>
              <w:sz w:val="16"/>
            </w:rPr>
            <w:t>Zaakceptowana</w:t>
          </w:r>
        </w:p>
      </w:tc>
      <w:tc>
        <w:tcPr>
          <w:tcW w:w="0" w:type="auto"/>
          <w:vAlign w:val="center"/>
        </w:tcPr>
        <w:p w14:paraId="774C6D74" w14:textId="77777777" w:rsidR="00D83F82" w:rsidRDefault="00000000">
          <w:pPr>
            <w:spacing w:line="240" w:lineRule="auto"/>
          </w:pPr>
          <w:r>
            <w:rPr>
              <w:sz w:val="16"/>
            </w:rPr>
            <w:t>2026-01-15 15:59:10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D2B6F" w14:textId="77777777" w:rsidR="00F84EB7" w:rsidRDefault="00F84EB7" w:rsidP="00BA76DE">
      <w:pPr>
        <w:spacing w:after="0" w:line="240" w:lineRule="auto"/>
      </w:pPr>
      <w:r>
        <w:separator/>
      </w:r>
    </w:p>
  </w:footnote>
  <w:footnote w:type="continuationSeparator" w:id="0">
    <w:p w14:paraId="6A44316A" w14:textId="77777777" w:rsidR="00F84EB7" w:rsidRDefault="00F84EB7" w:rsidP="00BA76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53555"/>
    <w:multiLevelType w:val="hybridMultilevel"/>
    <w:tmpl w:val="28A0D3EA"/>
    <w:lvl w:ilvl="0" w:tplc="68E46020">
      <w:numFmt w:val="bullet"/>
      <w:lvlText w:val=""/>
      <w:lvlJc w:val="left"/>
      <w:pPr>
        <w:ind w:left="76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" w15:restartNumberingAfterBreak="0">
    <w:nsid w:val="44484712"/>
    <w:multiLevelType w:val="hybridMultilevel"/>
    <w:tmpl w:val="9F6A1C96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505168B1"/>
    <w:multiLevelType w:val="hybridMultilevel"/>
    <w:tmpl w:val="EDB4C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3C5415"/>
    <w:multiLevelType w:val="hybridMultilevel"/>
    <w:tmpl w:val="B47A4532"/>
    <w:lvl w:ilvl="0" w:tplc="7FF2F5A8">
      <w:numFmt w:val="bullet"/>
      <w:lvlText w:val=""/>
      <w:lvlJc w:val="left"/>
      <w:pPr>
        <w:ind w:left="76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 w16cid:durableId="1806895540">
    <w:abstractNumId w:val="1"/>
  </w:num>
  <w:num w:numId="2" w16cid:durableId="987249770">
    <w:abstractNumId w:val="0"/>
  </w:num>
  <w:num w:numId="3" w16cid:durableId="396172326">
    <w:abstractNumId w:val="3"/>
  </w:num>
  <w:num w:numId="4" w16cid:durableId="2510901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edit="readOnly" w:enforcement="1" w:cryptProviderType="rsaAES" w:cryptAlgorithmClass="hash" w:cryptAlgorithmType="typeAny" w:cryptAlgorithmSid="14" w:cryptSpinCount="100000" w:hash="FIL3tSgqcOfuItMsP05gfulASWxsGXodIzAYRUAsRMB7CECBxzRtu5fyYp8vspbnEglSgwZ1XRnAWzu+nZOBsw==" w:salt="0jM7/mYoO6Ykn/rCOe28Kw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3B6"/>
    <w:rsid w:val="0002744E"/>
    <w:rsid w:val="000369BE"/>
    <w:rsid w:val="000865EC"/>
    <w:rsid w:val="000956CF"/>
    <w:rsid w:val="000A36FF"/>
    <w:rsid w:val="000A47D1"/>
    <w:rsid w:val="000B172E"/>
    <w:rsid w:val="000B5D35"/>
    <w:rsid w:val="000C0826"/>
    <w:rsid w:val="000C1B60"/>
    <w:rsid w:val="000D3A2E"/>
    <w:rsid w:val="000D5151"/>
    <w:rsid w:val="000E4C18"/>
    <w:rsid w:val="000E5D3A"/>
    <w:rsid w:val="000E774D"/>
    <w:rsid w:val="000F24F4"/>
    <w:rsid w:val="00103AA0"/>
    <w:rsid w:val="001076BD"/>
    <w:rsid w:val="001102FB"/>
    <w:rsid w:val="00121DEA"/>
    <w:rsid w:val="001230DF"/>
    <w:rsid w:val="00131528"/>
    <w:rsid w:val="00131E7C"/>
    <w:rsid w:val="00140CAF"/>
    <w:rsid w:val="001569C1"/>
    <w:rsid w:val="001631E0"/>
    <w:rsid w:val="001731D2"/>
    <w:rsid w:val="00176B44"/>
    <w:rsid w:val="00177827"/>
    <w:rsid w:val="001C2A24"/>
    <w:rsid w:val="001E0B93"/>
    <w:rsid w:val="00213BE3"/>
    <w:rsid w:val="00221A3C"/>
    <w:rsid w:val="002532A0"/>
    <w:rsid w:val="002626E8"/>
    <w:rsid w:val="00282B0D"/>
    <w:rsid w:val="00286BEB"/>
    <w:rsid w:val="002A1BE0"/>
    <w:rsid w:val="002A37D8"/>
    <w:rsid w:val="002C7F0D"/>
    <w:rsid w:val="002E5D23"/>
    <w:rsid w:val="002E6166"/>
    <w:rsid w:val="003007E7"/>
    <w:rsid w:val="003335DF"/>
    <w:rsid w:val="00334A39"/>
    <w:rsid w:val="00337BBC"/>
    <w:rsid w:val="00360322"/>
    <w:rsid w:val="003622AC"/>
    <w:rsid w:val="00391707"/>
    <w:rsid w:val="00394144"/>
    <w:rsid w:val="00396F59"/>
    <w:rsid w:val="00397057"/>
    <w:rsid w:val="003974CA"/>
    <w:rsid w:val="003A3075"/>
    <w:rsid w:val="003B0BDF"/>
    <w:rsid w:val="003B73ED"/>
    <w:rsid w:val="003B7441"/>
    <w:rsid w:val="003D6BA4"/>
    <w:rsid w:val="003F30A6"/>
    <w:rsid w:val="00403660"/>
    <w:rsid w:val="00415504"/>
    <w:rsid w:val="0042242E"/>
    <w:rsid w:val="004305E3"/>
    <w:rsid w:val="00435ED8"/>
    <w:rsid w:val="004620A2"/>
    <w:rsid w:val="00472822"/>
    <w:rsid w:val="00473701"/>
    <w:rsid w:val="00476946"/>
    <w:rsid w:val="00484A7A"/>
    <w:rsid w:val="004A11CB"/>
    <w:rsid w:val="004C6EFC"/>
    <w:rsid w:val="004E4381"/>
    <w:rsid w:val="004E7E7C"/>
    <w:rsid w:val="004F2EDF"/>
    <w:rsid w:val="00507317"/>
    <w:rsid w:val="00524F57"/>
    <w:rsid w:val="0052549F"/>
    <w:rsid w:val="0055429B"/>
    <w:rsid w:val="00554EBF"/>
    <w:rsid w:val="00564E5E"/>
    <w:rsid w:val="00574C28"/>
    <w:rsid w:val="00577316"/>
    <w:rsid w:val="005C68C5"/>
    <w:rsid w:val="005D4A0B"/>
    <w:rsid w:val="00627DA0"/>
    <w:rsid w:val="00642C79"/>
    <w:rsid w:val="00643F07"/>
    <w:rsid w:val="006452C6"/>
    <w:rsid w:val="006661F3"/>
    <w:rsid w:val="006869DD"/>
    <w:rsid w:val="006A309C"/>
    <w:rsid w:val="006B02E6"/>
    <w:rsid w:val="006B6811"/>
    <w:rsid w:val="006E3972"/>
    <w:rsid w:val="00707EEC"/>
    <w:rsid w:val="007122C9"/>
    <w:rsid w:val="00713499"/>
    <w:rsid w:val="00726AB3"/>
    <w:rsid w:val="00733055"/>
    <w:rsid w:val="00734DF2"/>
    <w:rsid w:val="0075232B"/>
    <w:rsid w:val="00752C2D"/>
    <w:rsid w:val="0076154C"/>
    <w:rsid w:val="007736BF"/>
    <w:rsid w:val="00782B9F"/>
    <w:rsid w:val="00793413"/>
    <w:rsid w:val="007A66C8"/>
    <w:rsid w:val="007A7753"/>
    <w:rsid w:val="007C554D"/>
    <w:rsid w:val="007E71F1"/>
    <w:rsid w:val="00800396"/>
    <w:rsid w:val="00800B51"/>
    <w:rsid w:val="00804305"/>
    <w:rsid w:val="0080674D"/>
    <w:rsid w:val="00812287"/>
    <w:rsid w:val="00812609"/>
    <w:rsid w:val="00824747"/>
    <w:rsid w:val="008368A9"/>
    <w:rsid w:val="00851026"/>
    <w:rsid w:val="0085396A"/>
    <w:rsid w:val="008927D7"/>
    <w:rsid w:val="008A4D3A"/>
    <w:rsid w:val="008B783F"/>
    <w:rsid w:val="008F7FA3"/>
    <w:rsid w:val="00902FC8"/>
    <w:rsid w:val="009102AE"/>
    <w:rsid w:val="00914191"/>
    <w:rsid w:val="00970B76"/>
    <w:rsid w:val="009734AD"/>
    <w:rsid w:val="009A3141"/>
    <w:rsid w:val="009B4CEE"/>
    <w:rsid w:val="009C2283"/>
    <w:rsid w:val="009F0812"/>
    <w:rsid w:val="00A05CBD"/>
    <w:rsid w:val="00A11429"/>
    <w:rsid w:val="00A14FD2"/>
    <w:rsid w:val="00A15338"/>
    <w:rsid w:val="00A303B6"/>
    <w:rsid w:val="00A362AC"/>
    <w:rsid w:val="00A63AE9"/>
    <w:rsid w:val="00AD242F"/>
    <w:rsid w:val="00AF7531"/>
    <w:rsid w:val="00AF7914"/>
    <w:rsid w:val="00B308EE"/>
    <w:rsid w:val="00B35DF9"/>
    <w:rsid w:val="00B407D3"/>
    <w:rsid w:val="00B447CA"/>
    <w:rsid w:val="00B4711B"/>
    <w:rsid w:val="00B664BD"/>
    <w:rsid w:val="00B71CCD"/>
    <w:rsid w:val="00B73DC7"/>
    <w:rsid w:val="00B754C2"/>
    <w:rsid w:val="00BA76DE"/>
    <w:rsid w:val="00BB1B0F"/>
    <w:rsid w:val="00BE0540"/>
    <w:rsid w:val="00BE382D"/>
    <w:rsid w:val="00BF1C3E"/>
    <w:rsid w:val="00BF2B8F"/>
    <w:rsid w:val="00BF5C15"/>
    <w:rsid w:val="00C2478A"/>
    <w:rsid w:val="00C260A8"/>
    <w:rsid w:val="00C356C7"/>
    <w:rsid w:val="00C37298"/>
    <w:rsid w:val="00C37A3E"/>
    <w:rsid w:val="00C40837"/>
    <w:rsid w:val="00C46C14"/>
    <w:rsid w:val="00C96C60"/>
    <w:rsid w:val="00CA29E0"/>
    <w:rsid w:val="00CA3B9D"/>
    <w:rsid w:val="00CA5774"/>
    <w:rsid w:val="00CA59B1"/>
    <w:rsid w:val="00CC0FA5"/>
    <w:rsid w:val="00CD1342"/>
    <w:rsid w:val="00CE2A6C"/>
    <w:rsid w:val="00CF2A62"/>
    <w:rsid w:val="00CF5D04"/>
    <w:rsid w:val="00D3149A"/>
    <w:rsid w:val="00D31817"/>
    <w:rsid w:val="00D3313E"/>
    <w:rsid w:val="00D61F15"/>
    <w:rsid w:val="00D834F5"/>
    <w:rsid w:val="00D83F82"/>
    <w:rsid w:val="00D93035"/>
    <w:rsid w:val="00DA153F"/>
    <w:rsid w:val="00DA7CA5"/>
    <w:rsid w:val="00DB142F"/>
    <w:rsid w:val="00DC5262"/>
    <w:rsid w:val="00DE2178"/>
    <w:rsid w:val="00DF44E6"/>
    <w:rsid w:val="00DF69CD"/>
    <w:rsid w:val="00E0063E"/>
    <w:rsid w:val="00E178BD"/>
    <w:rsid w:val="00E21145"/>
    <w:rsid w:val="00E60EF9"/>
    <w:rsid w:val="00E63B48"/>
    <w:rsid w:val="00E70AC4"/>
    <w:rsid w:val="00E86186"/>
    <w:rsid w:val="00EB540E"/>
    <w:rsid w:val="00EC7DB6"/>
    <w:rsid w:val="00ED228A"/>
    <w:rsid w:val="00EF6516"/>
    <w:rsid w:val="00F14243"/>
    <w:rsid w:val="00F2314D"/>
    <w:rsid w:val="00F31D17"/>
    <w:rsid w:val="00F41D4A"/>
    <w:rsid w:val="00F84EB7"/>
    <w:rsid w:val="00F856B1"/>
    <w:rsid w:val="00FA1633"/>
    <w:rsid w:val="00FA2427"/>
    <w:rsid w:val="00FA769B"/>
    <w:rsid w:val="00FC1F0C"/>
    <w:rsid w:val="00FE1262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1D0DD"/>
  <w15:chartTrackingRefBased/>
  <w15:docId w15:val="{3C0E2DDE-EC7A-422F-9E7A-CFBB7BBAC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A76D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A76D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A76DE"/>
    <w:rPr>
      <w:vertAlign w:val="superscript"/>
    </w:rPr>
  </w:style>
  <w:style w:type="paragraph" w:styleId="Akapitzlist">
    <w:name w:val="List Paragraph"/>
    <w:basedOn w:val="Normalny"/>
    <w:uiPriority w:val="34"/>
    <w:qFormat/>
    <w:rsid w:val="00BA76DE"/>
    <w:pPr>
      <w:ind w:left="720"/>
      <w:contextualSpacing/>
    </w:pPr>
  </w:style>
  <w:style w:type="table" w:styleId="Tabela-Siatka">
    <w:name w:val="Table Grid"/>
    <w:basedOn w:val="Standardowy"/>
    <w:uiPriority w:val="39"/>
    <w:rsid w:val="00DF6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5">
    <w:name w:val="Plain Table 5"/>
    <w:basedOn w:val="Standardowy"/>
    <w:uiPriority w:val="45"/>
    <w:rsid w:val="00B664BD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3">
    <w:name w:val="Plain Table 3"/>
    <w:basedOn w:val="Standardowy"/>
    <w:uiPriority w:val="43"/>
    <w:rsid w:val="00B664B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2akcent3">
    <w:name w:val="Grid Table 2 Accent 3"/>
    <w:basedOn w:val="Standardowy"/>
    <w:uiPriority w:val="47"/>
    <w:rsid w:val="00F14243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Nagwek">
    <w:name w:val="header"/>
    <w:basedOn w:val="Normalny"/>
    <w:link w:val="NagwekZnak"/>
    <w:uiPriority w:val="99"/>
    <w:unhideWhenUsed/>
    <w:rsid w:val="001102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2FB"/>
  </w:style>
  <w:style w:type="paragraph" w:styleId="Stopka">
    <w:name w:val="footer"/>
    <w:basedOn w:val="Normalny"/>
    <w:link w:val="StopkaZnak"/>
    <w:uiPriority w:val="99"/>
    <w:unhideWhenUsed/>
    <w:rsid w:val="001102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2FB"/>
  </w:style>
  <w:style w:type="character" w:styleId="Odwoaniedokomentarza">
    <w:name w:val="annotation reference"/>
    <w:basedOn w:val="Domylnaczcionkaakapitu"/>
    <w:uiPriority w:val="99"/>
    <w:semiHidden/>
    <w:unhideWhenUsed/>
    <w:rsid w:val="008126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26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260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26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260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609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7122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ne\korpolinski\Documents\Protok&#243;&#322;%20Finansowy-v4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A3292-3AED-41DC-834C-F36D5FB67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Protokół Finansowy-v4</Template>
  <TotalTime>1</TotalTime>
  <Pages>2</Pages>
  <Words>213</Words>
  <Characters>1376</Characters>
  <Application>Microsoft Office Word</Application>
  <DocSecurity>8</DocSecurity>
  <Lines>24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Korpoliński</dc:creator>
  <cp:lastModifiedBy>Wysocka Joanna (ORL)</cp:lastModifiedBy>
  <cp:revision>2</cp:revision>
  <cp:lastPrinted>2020-10-05T06:08:00Z</cp:lastPrinted>
  <dcterms:created xsi:type="dcterms:W3CDTF">2026-03-13T11:20:00Z</dcterms:created>
  <dcterms:modified xsi:type="dcterms:W3CDTF">2026-03-13T11:20:00Z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2026-03-13T11:20:13Z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237f47b1-c5b5-412b-90a1-deb899120d49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